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CE2" w:rsidRPr="00473DD4" w:rsidRDefault="00E05CE2" w:rsidP="00E05CE2">
      <w:pPr>
        <w:spacing w:after="12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Toc193024528"/>
      <w:r w:rsidRPr="003D2895">
        <w:rPr>
          <w:rFonts w:ascii="Arial" w:hAnsi="Arial" w:cs="Arial"/>
          <w:b/>
          <w:sz w:val="24"/>
          <w:szCs w:val="24"/>
        </w:rPr>
        <w:t>3GPP TSG-RAN WG4 Meeting</w:t>
      </w:r>
      <w:r>
        <w:rPr>
          <w:rFonts w:ascii="Arial" w:hAnsi="Arial" w:cs="Arial" w:hint="eastAsia"/>
          <w:b/>
          <w:sz w:val="24"/>
          <w:szCs w:val="24"/>
        </w:rPr>
        <w:t xml:space="preserve"> NR AH#3                   </w:t>
      </w:r>
      <w:r w:rsidRPr="00F12347">
        <w:rPr>
          <w:rFonts w:ascii="Arial" w:hAnsi="Arial" w:cs="Arial" w:hint="eastAsia"/>
          <w:b/>
          <w:bCs/>
          <w:color w:val="808080"/>
          <w:sz w:val="35"/>
          <w:szCs w:val="35"/>
        </w:rPr>
        <w:t xml:space="preserve">   </w:t>
      </w:r>
      <w:r>
        <w:rPr>
          <w:rFonts w:ascii="Arial" w:eastAsiaTheme="minorEastAsia" w:hAnsi="Arial" w:cs="Arial" w:hint="eastAsia"/>
          <w:b/>
          <w:bCs/>
          <w:color w:val="808080"/>
          <w:sz w:val="35"/>
          <w:szCs w:val="35"/>
          <w:lang w:eastAsia="zh-CN"/>
        </w:rPr>
        <w:tab/>
      </w:r>
      <w:r>
        <w:rPr>
          <w:rFonts w:ascii="Arial" w:eastAsiaTheme="minorEastAsia" w:hAnsi="Arial" w:cs="Arial" w:hint="eastAsia"/>
          <w:b/>
          <w:bCs/>
          <w:color w:val="808080"/>
          <w:sz w:val="35"/>
          <w:szCs w:val="35"/>
          <w:lang w:eastAsia="zh-CN"/>
        </w:rPr>
        <w:tab/>
      </w:r>
      <w:r>
        <w:rPr>
          <w:rFonts w:ascii="Arial" w:eastAsiaTheme="minorEastAsia" w:hAnsi="Arial" w:cs="Arial" w:hint="eastAsia"/>
          <w:b/>
          <w:bCs/>
          <w:color w:val="808080"/>
          <w:sz w:val="35"/>
          <w:szCs w:val="35"/>
          <w:lang w:eastAsia="zh-CN"/>
        </w:rPr>
        <w:tab/>
      </w:r>
      <w:r>
        <w:rPr>
          <w:rFonts w:ascii="Arial" w:eastAsiaTheme="minorEastAsia" w:hAnsi="Arial" w:cs="Arial" w:hint="eastAsia"/>
          <w:b/>
          <w:bCs/>
          <w:color w:val="808080"/>
          <w:sz w:val="35"/>
          <w:szCs w:val="35"/>
          <w:lang w:eastAsia="zh-CN"/>
        </w:rPr>
        <w:tab/>
      </w:r>
      <w:r>
        <w:rPr>
          <w:rFonts w:ascii="Arial" w:eastAsiaTheme="minorEastAsia" w:hAnsi="Arial" w:cs="Arial" w:hint="eastAsia"/>
          <w:b/>
          <w:bCs/>
          <w:color w:val="808080"/>
          <w:sz w:val="35"/>
          <w:szCs w:val="35"/>
          <w:lang w:eastAsia="zh-CN"/>
        </w:rPr>
        <w:tab/>
      </w:r>
      <w:r>
        <w:rPr>
          <w:rFonts w:ascii="Arial" w:eastAsiaTheme="minorEastAsia" w:hAnsi="Arial" w:cs="Arial" w:hint="eastAsia"/>
          <w:b/>
          <w:bCs/>
          <w:color w:val="808080"/>
          <w:sz w:val="35"/>
          <w:szCs w:val="35"/>
          <w:lang w:eastAsia="zh-CN"/>
        </w:rPr>
        <w:tab/>
      </w:r>
      <w:r>
        <w:rPr>
          <w:rFonts w:ascii="Arial" w:eastAsiaTheme="minorEastAsia" w:hAnsi="Arial" w:cs="Arial" w:hint="eastAsia"/>
          <w:b/>
          <w:bCs/>
          <w:color w:val="808080"/>
          <w:sz w:val="35"/>
          <w:szCs w:val="35"/>
          <w:lang w:eastAsia="zh-CN"/>
        </w:rPr>
        <w:tab/>
      </w:r>
      <w:r>
        <w:rPr>
          <w:rFonts w:ascii="Arial" w:eastAsiaTheme="minorEastAsia" w:hAnsi="Arial" w:cs="Arial" w:hint="eastAsia"/>
          <w:b/>
          <w:bCs/>
          <w:color w:val="808080"/>
          <w:sz w:val="35"/>
          <w:szCs w:val="35"/>
          <w:lang w:eastAsia="zh-CN"/>
        </w:rPr>
        <w:tab/>
      </w:r>
      <w:r w:rsidRPr="001B5461">
        <w:rPr>
          <w:rFonts w:ascii="Arial" w:hAnsi="Arial" w:cs="Arial"/>
          <w:b/>
          <w:sz w:val="24"/>
          <w:szCs w:val="24"/>
        </w:rPr>
        <w:t>R4-</w:t>
      </w:r>
      <w:r w:rsidR="00473DD4" w:rsidRPr="001B5461">
        <w:rPr>
          <w:rFonts w:ascii="Arial" w:hAnsi="Arial" w:cs="Arial"/>
          <w:b/>
          <w:sz w:val="24"/>
          <w:szCs w:val="24"/>
        </w:rPr>
        <w:t>17</w:t>
      </w:r>
      <w:r w:rsidR="0061024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10496</w:t>
      </w:r>
    </w:p>
    <w:p w:rsidR="00E05CE2" w:rsidRPr="00BE36A8" w:rsidRDefault="00E05CE2" w:rsidP="00E05CE2">
      <w:pPr>
        <w:spacing w:after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</w:rPr>
        <w:t>Nagoya</w:t>
      </w:r>
      <w:r w:rsidRPr="007273D5">
        <w:rPr>
          <w:rFonts w:ascii="Arial" w:hAnsi="Arial" w:cs="Arial" w:hint="eastAsia"/>
          <w:b/>
          <w:sz w:val="24"/>
          <w:szCs w:val="24"/>
        </w:rPr>
        <w:t>,</w:t>
      </w:r>
      <w:r w:rsidRPr="007273D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Japan</w:t>
      </w:r>
      <w:r w:rsidRPr="008B4F2A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</w:rPr>
        <w:t>18</w:t>
      </w:r>
      <w:r w:rsidRPr="008B4F2A">
        <w:rPr>
          <w:rFonts w:ascii="Arial" w:hAnsi="Arial" w:cs="Arial"/>
          <w:b/>
          <w:sz w:val="24"/>
          <w:szCs w:val="24"/>
        </w:rPr>
        <w:t>–</w:t>
      </w:r>
      <w:r>
        <w:rPr>
          <w:rFonts w:ascii="Arial" w:hAnsi="Arial" w:cs="Arial" w:hint="eastAsia"/>
          <w:b/>
          <w:sz w:val="24"/>
          <w:szCs w:val="24"/>
        </w:rPr>
        <w:t xml:space="preserve">21, Sep </w:t>
      </w:r>
      <w:r w:rsidRPr="008B4F2A">
        <w:rPr>
          <w:rFonts w:ascii="Arial" w:hAnsi="Arial" w:cs="Arial"/>
          <w:b/>
          <w:sz w:val="24"/>
          <w:szCs w:val="24"/>
        </w:rPr>
        <w:t>201</w:t>
      </w:r>
      <w:r>
        <w:rPr>
          <w:rFonts w:ascii="Arial" w:hAnsi="Arial" w:cs="Arial" w:hint="eastAsia"/>
          <w:b/>
          <w:sz w:val="24"/>
          <w:szCs w:val="24"/>
        </w:rPr>
        <w:t>7</w:t>
      </w:r>
    </w:p>
    <w:p w:rsidR="000E6C9F" w:rsidRPr="00E05CE2" w:rsidRDefault="000E6C9F">
      <w:pPr>
        <w:pStyle w:val="a8"/>
        <w:tabs>
          <w:tab w:val="left" w:pos="2155"/>
        </w:tabs>
        <w:spacing w:after="120"/>
        <w:ind w:left="2610" w:hanging="2610"/>
        <w:jc w:val="both"/>
        <w:rPr>
          <w:rFonts w:ascii="Times New Roman" w:eastAsia="宋体" w:hAnsi="Times New Roman"/>
          <w:sz w:val="24"/>
          <w:szCs w:val="24"/>
          <w:lang w:eastAsia="zh-CN"/>
        </w:rPr>
      </w:pPr>
    </w:p>
    <w:p w:rsidR="000E6C9F" w:rsidRDefault="000E6C9F">
      <w:pPr>
        <w:pStyle w:val="a8"/>
        <w:tabs>
          <w:tab w:val="left" w:pos="2155"/>
        </w:tabs>
        <w:spacing w:after="120"/>
        <w:ind w:left="2610" w:hanging="2610"/>
        <w:jc w:val="both"/>
        <w:rPr>
          <w:rFonts w:ascii="Times New Roman" w:eastAsia="宋体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Agenda Item:</w:t>
      </w:r>
      <w:r>
        <w:rPr>
          <w:rFonts w:ascii="Times New Roman" w:hAnsi="Times New Roman"/>
          <w:sz w:val="24"/>
          <w:szCs w:val="24"/>
          <w:lang w:val="en-US" w:eastAsia="zh-CN"/>
        </w:rPr>
        <w:tab/>
      </w:r>
      <w:r w:rsidR="006130AF">
        <w:rPr>
          <w:rFonts w:ascii="Times New Roman" w:eastAsia="宋体" w:hAnsi="Times New Roman" w:hint="eastAsia"/>
          <w:b w:val="0"/>
          <w:sz w:val="24"/>
          <w:szCs w:val="24"/>
          <w:lang w:val="en-US" w:eastAsia="zh-CN"/>
        </w:rPr>
        <w:t>9.3.2.3</w:t>
      </w:r>
    </w:p>
    <w:p w:rsidR="000E6C9F" w:rsidRDefault="000E6C9F">
      <w:pPr>
        <w:pStyle w:val="a8"/>
        <w:tabs>
          <w:tab w:val="left" w:pos="2165"/>
        </w:tabs>
        <w:spacing w:after="120"/>
        <w:ind w:left="2127" w:hanging="2127"/>
        <w:jc w:val="both"/>
        <w:rPr>
          <w:rFonts w:ascii="Times New Roman" w:eastAsia="宋体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Source</w:t>
      </w:r>
      <w:r>
        <w:rPr>
          <w:rFonts w:ascii="Times New Roman" w:eastAsia="宋体" w:hAnsi="Times New Roman"/>
          <w:sz w:val="24"/>
          <w:szCs w:val="24"/>
          <w:lang w:val="en-US" w:eastAsia="zh-CN"/>
        </w:rPr>
        <w:t>:</w:t>
      </w:r>
      <w:r>
        <w:rPr>
          <w:rFonts w:ascii="Times New Roman" w:eastAsia="宋体" w:hAnsi="Times New Roman"/>
          <w:sz w:val="24"/>
          <w:szCs w:val="24"/>
          <w:lang w:val="en-US" w:eastAsia="zh-CN"/>
        </w:rPr>
        <w:tab/>
      </w:r>
      <w:r>
        <w:rPr>
          <w:rFonts w:ascii="Times New Roman" w:eastAsia="宋体" w:hAnsi="Times New Roman"/>
          <w:b w:val="0"/>
          <w:sz w:val="24"/>
          <w:szCs w:val="24"/>
          <w:lang w:val="en-US" w:eastAsia="zh-CN"/>
        </w:rPr>
        <w:t>ZTE</w:t>
      </w:r>
      <w:r>
        <w:rPr>
          <w:rFonts w:ascii="Times New Roman" w:eastAsia="宋体" w:hAnsi="Times New Roman" w:hint="eastAsia"/>
          <w:b w:val="0"/>
          <w:sz w:val="24"/>
          <w:szCs w:val="24"/>
          <w:lang w:val="en-US" w:eastAsia="zh-CN"/>
        </w:rPr>
        <w:t xml:space="preserve"> </w:t>
      </w:r>
      <w:r>
        <w:rPr>
          <w:rFonts w:ascii="Times New Roman" w:eastAsia="宋体" w:hAnsi="Times New Roman"/>
          <w:b w:val="0"/>
          <w:sz w:val="24"/>
          <w:szCs w:val="24"/>
          <w:lang w:val="en-US" w:eastAsia="zh-CN"/>
        </w:rPr>
        <w:t>Corporation</w:t>
      </w:r>
    </w:p>
    <w:p w:rsidR="000E6C9F" w:rsidRPr="006F1A27" w:rsidRDefault="000E6C9F">
      <w:pPr>
        <w:pStyle w:val="a8"/>
        <w:spacing w:after="120"/>
        <w:ind w:left="2127" w:hanging="2127"/>
        <w:jc w:val="both"/>
        <w:rPr>
          <w:rFonts w:ascii="Times New Roman" w:eastAsia="宋体" w:hAnsi="Times New Roman"/>
          <w:b w:val="0"/>
          <w:lang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Title:</w:t>
      </w:r>
      <w:r w:rsidRPr="00176821">
        <w:rPr>
          <w:rFonts w:ascii="Times New Roman" w:eastAsia="宋体" w:hAnsi="Times New Roman"/>
          <w:b w:val="0"/>
          <w:sz w:val="24"/>
          <w:szCs w:val="24"/>
          <w:lang w:val="en-US" w:eastAsia="zh-CN"/>
        </w:rPr>
        <w:tab/>
      </w:r>
      <w:r w:rsidR="005561A3" w:rsidRPr="00176821">
        <w:rPr>
          <w:rFonts w:ascii="Times New Roman" w:eastAsia="宋体" w:hAnsi="Times New Roman" w:hint="eastAsia"/>
          <w:b w:val="0"/>
          <w:sz w:val="24"/>
          <w:szCs w:val="24"/>
          <w:lang w:val="en-US" w:eastAsia="zh-CN"/>
        </w:rPr>
        <w:t>NR</w:t>
      </w:r>
      <w:r w:rsidR="006F1A27" w:rsidRPr="00176821">
        <w:rPr>
          <w:rFonts w:ascii="Times New Roman" w:eastAsia="宋体" w:hAnsi="Times New Roman" w:hint="eastAsia"/>
          <w:b w:val="0"/>
          <w:sz w:val="24"/>
          <w:szCs w:val="24"/>
          <w:lang w:val="en-US" w:eastAsia="zh-CN"/>
        </w:rPr>
        <w:t xml:space="preserve"> </w:t>
      </w:r>
      <w:r w:rsidR="00C24E98">
        <w:rPr>
          <w:rFonts w:ascii="Times New Roman" w:eastAsia="宋体" w:hAnsi="Times New Roman" w:hint="eastAsia"/>
          <w:b w:val="0"/>
          <w:sz w:val="24"/>
          <w:szCs w:val="24"/>
          <w:lang w:val="en-US" w:eastAsia="zh-CN"/>
        </w:rPr>
        <w:t xml:space="preserve">maximum </w:t>
      </w:r>
      <w:r w:rsidR="006F1A27" w:rsidRPr="00176821">
        <w:rPr>
          <w:rFonts w:ascii="Times New Roman" w:eastAsia="宋体" w:hAnsi="Times New Roman" w:hint="eastAsia"/>
          <w:b w:val="0"/>
          <w:sz w:val="24"/>
          <w:szCs w:val="24"/>
          <w:lang w:val="en-US" w:eastAsia="zh-CN"/>
        </w:rPr>
        <w:t xml:space="preserve">sync raster </w:t>
      </w:r>
    </w:p>
    <w:p w:rsidR="000E6C9F" w:rsidRDefault="000E6C9F">
      <w:pPr>
        <w:pStyle w:val="a8"/>
        <w:tabs>
          <w:tab w:val="left" w:pos="2160"/>
        </w:tabs>
        <w:spacing w:after="120"/>
        <w:ind w:left="2610" w:hanging="2610"/>
        <w:jc w:val="both"/>
        <w:rPr>
          <w:rFonts w:ascii="Times New Roman" w:eastAsia="宋体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Document for:</w:t>
      </w:r>
      <w:r>
        <w:rPr>
          <w:rFonts w:ascii="Times New Roman" w:hAnsi="Times New Roman"/>
          <w:sz w:val="24"/>
          <w:szCs w:val="24"/>
          <w:lang w:val="en-US" w:eastAsia="zh-CN"/>
        </w:rPr>
        <w:tab/>
      </w:r>
      <w:r>
        <w:rPr>
          <w:rFonts w:ascii="Times New Roman" w:eastAsia="宋体" w:hAnsi="Times New Roman" w:hint="eastAsia"/>
          <w:b w:val="0"/>
          <w:sz w:val="24"/>
          <w:szCs w:val="24"/>
          <w:lang w:val="en-US" w:eastAsia="zh-CN"/>
        </w:rPr>
        <w:t>Approval</w:t>
      </w:r>
    </w:p>
    <w:p w:rsidR="000E6C9F" w:rsidRDefault="000E6C9F">
      <w:pPr>
        <w:pStyle w:val="a8"/>
        <w:tabs>
          <w:tab w:val="left" w:pos="2160"/>
        </w:tabs>
        <w:spacing w:after="120"/>
        <w:jc w:val="both"/>
        <w:rPr>
          <w:rFonts w:ascii="Times New Roman" w:eastAsia="宋体" w:hAnsi="Times New Roman"/>
          <w:sz w:val="20"/>
          <w:lang w:val="en-US" w:eastAsia="zh-CN"/>
        </w:rPr>
      </w:pPr>
      <w:r>
        <w:rPr>
          <w:rFonts w:ascii="Times New Roman" w:eastAsia="宋体" w:hAnsi="Times New Roman"/>
          <w:sz w:val="20"/>
          <w:lang w:val="en-US" w:eastAsia="zh-CN"/>
        </w:rPr>
        <w:t xml:space="preserve"> </w:t>
      </w:r>
    </w:p>
    <w:p w:rsidR="000E6C9F" w:rsidRDefault="000E6C9F">
      <w:pPr>
        <w:pStyle w:val="1"/>
        <w:numPr>
          <w:ilvl w:val="0"/>
          <w:numId w:val="13"/>
        </w:numPr>
        <w:tabs>
          <w:tab w:val="left" w:pos="420"/>
        </w:tabs>
        <w:spacing w:before="0" w:after="120"/>
        <w:rPr>
          <w:rFonts w:ascii="Times New Roman" w:hAnsi="Times New Roman"/>
          <w:b/>
          <w:sz w:val="28"/>
          <w:szCs w:val="24"/>
        </w:rPr>
      </w:pPr>
      <w:r>
        <w:rPr>
          <w:rFonts w:ascii="Times New Roman" w:eastAsia="宋体" w:hAnsi="Times New Roman"/>
          <w:b/>
          <w:sz w:val="28"/>
          <w:szCs w:val="24"/>
          <w:lang w:eastAsia="zh-CN"/>
        </w:rPr>
        <w:t>Introduction</w:t>
      </w:r>
    </w:p>
    <w:p w:rsidR="000E6C9F" w:rsidRPr="00E56B0E" w:rsidRDefault="000E6C9F">
      <w:pPr>
        <w:rPr>
          <w:rFonts w:eastAsia="宋体"/>
          <w:sz w:val="21"/>
          <w:szCs w:val="21"/>
          <w:lang w:val="en-US" w:eastAsia="zh-CN"/>
        </w:rPr>
      </w:pPr>
      <w:r w:rsidRPr="00E56B0E">
        <w:rPr>
          <w:rFonts w:eastAsia="宋体" w:hint="eastAsia"/>
          <w:sz w:val="21"/>
          <w:szCs w:val="21"/>
          <w:lang w:val="en-US" w:eastAsia="zh-CN"/>
        </w:rPr>
        <w:t xml:space="preserve">In </w:t>
      </w:r>
      <w:r w:rsidR="00EE05E0">
        <w:rPr>
          <w:rFonts w:eastAsia="宋体" w:hint="eastAsia"/>
          <w:sz w:val="21"/>
          <w:szCs w:val="21"/>
          <w:lang w:val="en-US" w:eastAsia="zh-CN"/>
        </w:rPr>
        <w:t>#84 meeting</w:t>
      </w:r>
      <w:r w:rsidRPr="00E56B0E">
        <w:rPr>
          <w:rFonts w:eastAsia="宋体"/>
          <w:sz w:val="21"/>
          <w:szCs w:val="21"/>
          <w:lang w:val="en-US" w:eastAsia="zh-CN"/>
        </w:rPr>
        <w:t xml:space="preserve">, </w:t>
      </w:r>
      <w:r w:rsidR="00735A80" w:rsidRPr="00E56B0E">
        <w:rPr>
          <w:rFonts w:eastAsia="宋体" w:hint="eastAsia"/>
          <w:sz w:val="21"/>
          <w:szCs w:val="21"/>
          <w:lang w:eastAsia="zh-CN"/>
        </w:rPr>
        <w:t xml:space="preserve">the </w:t>
      </w:r>
      <w:r w:rsidRPr="00E56B0E">
        <w:rPr>
          <w:rFonts w:eastAsia="宋体" w:hint="eastAsia"/>
          <w:sz w:val="21"/>
          <w:szCs w:val="21"/>
          <w:lang w:eastAsia="zh-CN"/>
        </w:rPr>
        <w:t xml:space="preserve">WF [1] for </w:t>
      </w:r>
      <w:r w:rsidR="00735A80" w:rsidRPr="00E56B0E">
        <w:rPr>
          <w:rFonts w:eastAsia="宋体" w:hint="eastAsia"/>
          <w:sz w:val="21"/>
          <w:szCs w:val="21"/>
          <w:lang w:eastAsia="zh-CN"/>
        </w:rPr>
        <w:t>NR sync raster were</w:t>
      </w:r>
      <w:r w:rsidRPr="00E56B0E">
        <w:rPr>
          <w:rFonts w:eastAsia="宋体" w:hint="eastAsia"/>
          <w:sz w:val="21"/>
          <w:szCs w:val="21"/>
          <w:lang w:eastAsia="zh-CN"/>
        </w:rPr>
        <w:t xml:space="preserve"> </w:t>
      </w:r>
      <w:r w:rsidRPr="00E56B0E">
        <w:rPr>
          <w:rFonts w:eastAsia="宋体"/>
          <w:sz w:val="21"/>
          <w:szCs w:val="21"/>
          <w:lang w:eastAsia="zh-CN"/>
        </w:rPr>
        <w:t>approved</w:t>
      </w:r>
      <w:r w:rsidRPr="00E56B0E">
        <w:rPr>
          <w:rFonts w:eastAsia="宋体" w:hint="eastAsia"/>
          <w:sz w:val="21"/>
          <w:szCs w:val="21"/>
          <w:lang w:eastAsia="zh-CN"/>
        </w:rPr>
        <w:t xml:space="preserve"> 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with the </w:t>
      </w:r>
      <w:r w:rsidRPr="00E56B0E">
        <w:rPr>
          <w:rFonts w:eastAsia="宋体" w:hint="eastAsia"/>
          <w:sz w:val="21"/>
          <w:szCs w:val="21"/>
          <w:lang w:val="en-US" w:eastAsia="ja-JP"/>
        </w:rPr>
        <w:t>following agreement</w:t>
      </w:r>
      <w:r w:rsidRPr="00E56B0E">
        <w:rPr>
          <w:rFonts w:eastAsia="宋体" w:hint="eastAsia"/>
          <w:sz w:val="21"/>
          <w:szCs w:val="21"/>
          <w:lang w:val="en-US" w:eastAsia="zh-CN"/>
        </w:rPr>
        <w:t>:</w:t>
      </w:r>
    </w:p>
    <w:p w:rsidR="000E6C9F" w:rsidRPr="00E56B0E" w:rsidRDefault="000E6C9F">
      <w:pPr>
        <w:rPr>
          <w:rFonts w:eastAsia="宋体"/>
          <w:b/>
          <w:bCs/>
          <w:sz w:val="21"/>
          <w:szCs w:val="21"/>
          <w:lang w:val="en-US" w:eastAsia="zh-CN"/>
        </w:rPr>
      </w:pPr>
      <w:r w:rsidRPr="00E56B0E">
        <w:rPr>
          <w:rFonts w:eastAsia="宋体" w:hint="eastAsia"/>
          <w:b/>
          <w:bCs/>
          <w:sz w:val="21"/>
          <w:szCs w:val="21"/>
          <w:lang w:val="en-US" w:eastAsia="zh-CN"/>
        </w:rPr>
        <w:t xml:space="preserve">Agreements for </w:t>
      </w:r>
      <w:r w:rsidR="00F233CB" w:rsidRPr="00E56B0E">
        <w:rPr>
          <w:rFonts w:eastAsia="宋体" w:hint="eastAsia"/>
          <w:b/>
          <w:bCs/>
          <w:sz w:val="21"/>
          <w:szCs w:val="21"/>
          <w:lang w:val="en-US" w:eastAsia="zh-CN"/>
        </w:rPr>
        <w:t>sync raster</w:t>
      </w:r>
      <w:r w:rsidRPr="00E56B0E">
        <w:rPr>
          <w:rFonts w:eastAsia="宋体" w:hint="eastAsia"/>
          <w:b/>
          <w:bCs/>
          <w:sz w:val="21"/>
          <w:szCs w:val="21"/>
          <w:lang w:val="en-US" w:eastAsia="zh-CN"/>
        </w:rPr>
        <w:t>:</w:t>
      </w:r>
    </w:p>
    <w:p w:rsidR="00DF5A02" w:rsidRPr="00E56B0E" w:rsidRDefault="00293D3C" w:rsidP="002C23A7">
      <w:pPr>
        <w:numPr>
          <w:ilvl w:val="0"/>
          <w:numId w:val="17"/>
        </w:numPr>
        <w:rPr>
          <w:rFonts w:eastAsia="宋体"/>
          <w:sz w:val="21"/>
          <w:szCs w:val="21"/>
          <w:lang w:val="en-US" w:eastAsia="ja-JP"/>
        </w:rPr>
      </w:pPr>
      <w:r w:rsidRPr="00E56B0E">
        <w:rPr>
          <w:rFonts w:eastAsia="宋体"/>
          <w:sz w:val="21"/>
          <w:szCs w:val="21"/>
          <w:lang w:val="en-US" w:eastAsia="ja-JP"/>
        </w:rPr>
        <w:t>Sync raster will be defined such that there is a minimum number of entries for each band</w:t>
      </w:r>
    </w:p>
    <w:p w:rsidR="00DF5A02" w:rsidRPr="00E56B0E" w:rsidRDefault="00293D3C" w:rsidP="002C23A7">
      <w:pPr>
        <w:numPr>
          <w:ilvl w:val="0"/>
          <w:numId w:val="17"/>
        </w:numPr>
        <w:rPr>
          <w:rFonts w:eastAsia="宋体"/>
          <w:sz w:val="21"/>
          <w:szCs w:val="21"/>
          <w:lang w:val="en-US" w:eastAsia="ja-JP"/>
        </w:rPr>
      </w:pPr>
      <w:r w:rsidRPr="00E56B0E">
        <w:rPr>
          <w:rFonts w:eastAsia="宋体"/>
          <w:sz w:val="21"/>
          <w:szCs w:val="21"/>
          <w:lang w:val="en-US" w:eastAsia="ja-JP"/>
        </w:rPr>
        <w:t>Sync raster entries will be included in the specifications for each band</w:t>
      </w:r>
    </w:p>
    <w:p w:rsidR="00DF5A02" w:rsidRPr="00E56B0E" w:rsidRDefault="00293D3C" w:rsidP="002C23A7">
      <w:pPr>
        <w:numPr>
          <w:ilvl w:val="0"/>
          <w:numId w:val="17"/>
        </w:numPr>
        <w:rPr>
          <w:rFonts w:eastAsia="宋体"/>
          <w:sz w:val="21"/>
          <w:szCs w:val="21"/>
          <w:lang w:val="en-US" w:eastAsia="ja-JP"/>
        </w:rPr>
      </w:pPr>
      <w:r w:rsidRPr="00E56B0E">
        <w:rPr>
          <w:rFonts w:eastAsia="宋体"/>
          <w:sz w:val="21"/>
          <w:szCs w:val="21"/>
          <w:lang w:val="en-US" w:eastAsia="ja-JP"/>
        </w:rPr>
        <w:t xml:space="preserve">Sync raster entries will be defined for initial system acquisition, sync blocks can be transmitted in other frequency locations if the position is signaled to the UE </w:t>
      </w:r>
    </w:p>
    <w:p w:rsidR="00291D33" w:rsidRPr="00E56B0E" w:rsidRDefault="00291D33" w:rsidP="00291D33">
      <w:pPr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In the last meeting, no agreements were achieved. Thus </w:t>
      </w:r>
      <w:r w:rsidRPr="00E56B0E">
        <w:rPr>
          <w:rFonts w:eastAsia="宋体"/>
          <w:sz w:val="21"/>
          <w:szCs w:val="21"/>
          <w:lang w:eastAsia="zh-CN"/>
        </w:rPr>
        <w:t xml:space="preserve">we provide some further discussions on </w:t>
      </w:r>
      <w:r w:rsidRPr="00E56B0E">
        <w:rPr>
          <w:rFonts w:eastAsia="宋体" w:hint="eastAsia"/>
          <w:sz w:val="21"/>
          <w:szCs w:val="21"/>
          <w:lang w:eastAsia="zh-CN"/>
        </w:rPr>
        <w:t xml:space="preserve">sync frequency raster </w:t>
      </w:r>
      <w:r>
        <w:rPr>
          <w:rFonts w:eastAsia="宋体"/>
          <w:sz w:val="21"/>
          <w:szCs w:val="21"/>
          <w:lang w:eastAsia="zh-CN"/>
        </w:rPr>
        <w:t>for NR</w:t>
      </w:r>
      <w:r>
        <w:rPr>
          <w:rFonts w:eastAsia="宋体" w:hint="eastAsia"/>
          <w:sz w:val="21"/>
          <w:szCs w:val="21"/>
          <w:lang w:eastAsia="zh-CN"/>
        </w:rPr>
        <w:t xml:space="preserve"> in this contribution.</w:t>
      </w:r>
    </w:p>
    <w:p w:rsidR="000E6C9F" w:rsidRDefault="000E6C9F">
      <w:pPr>
        <w:pStyle w:val="1"/>
        <w:numPr>
          <w:ilvl w:val="0"/>
          <w:numId w:val="13"/>
        </w:numPr>
        <w:tabs>
          <w:tab w:val="left" w:pos="420"/>
        </w:tabs>
        <w:spacing w:before="0" w:after="120"/>
        <w:rPr>
          <w:rFonts w:ascii="Times New Roman" w:eastAsia="宋体" w:hAnsi="Times New Roman"/>
          <w:b/>
          <w:sz w:val="28"/>
          <w:szCs w:val="24"/>
          <w:lang w:eastAsia="zh-CN"/>
        </w:rPr>
      </w:pPr>
      <w:r>
        <w:rPr>
          <w:rFonts w:ascii="Times New Roman" w:eastAsia="宋体" w:hAnsi="Times New Roman"/>
          <w:b/>
          <w:sz w:val="28"/>
          <w:szCs w:val="24"/>
          <w:lang w:eastAsia="zh-CN"/>
        </w:rPr>
        <w:t>Discussion</w:t>
      </w:r>
    </w:p>
    <w:p w:rsidR="000E6C9F" w:rsidRDefault="000704DF" w:rsidP="0066050F">
      <w:pPr>
        <w:pStyle w:val="Normal1"/>
        <w:rPr>
          <w:sz w:val="20"/>
        </w:rPr>
      </w:pPr>
      <w:bookmarkStart w:id="1" w:name="OLE_LINK15"/>
      <w:bookmarkStart w:id="2" w:name="OLE_LINK16"/>
      <w:r>
        <w:rPr>
          <w:rFonts w:hint="eastAsia"/>
          <w:kern w:val="0"/>
        </w:rPr>
        <w:t>As stated in [2], t</w:t>
      </w:r>
      <w:r w:rsidR="0066050F" w:rsidRPr="00E56B0E">
        <w:rPr>
          <w:kern w:val="0"/>
        </w:rPr>
        <w:t>he SS block may be located anywhere within the carri</w:t>
      </w:r>
      <w:r w:rsidR="001941BB" w:rsidRPr="00E56B0E">
        <w:rPr>
          <w:kern w:val="0"/>
        </w:rPr>
        <w:t>er</w:t>
      </w:r>
      <w:r w:rsidR="0066050F" w:rsidRPr="00E56B0E">
        <w:rPr>
          <w:rFonts w:hint="eastAsia"/>
          <w:kern w:val="0"/>
        </w:rPr>
        <w:t xml:space="preserve"> and t</w:t>
      </w:r>
      <w:r w:rsidR="00920C1A" w:rsidRPr="00E56B0E">
        <w:rPr>
          <w:rFonts w:hint="eastAsia"/>
        </w:rPr>
        <w:t xml:space="preserve">he SS block </w:t>
      </w:r>
      <w:r w:rsidR="008F0CF6" w:rsidRPr="00E56B0E">
        <w:rPr>
          <w:rFonts w:hint="eastAsia"/>
        </w:rPr>
        <w:t xml:space="preserve">numbers in the minimum channel bandwidth is </w:t>
      </w:r>
      <w:r w:rsidR="00F12BAE" w:rsidRPr="00E56B0E">
        <w:rPr>
          <w:rFonts w:hint="eastAsia"/>
        </w:rPr>
        <w:t xml:space="preserve">depended on the implementation. </w:t>
      </w:r>
      <w:r w:rsidR="00D82E40" w:rsidRPr="00E56B0E">
        <w:t xml:space="preserve">With the assumption </w:t>
      </w:r>
      <w:r w:rsidR="00D82E40" w:rsidRPr="00E56B0E">
        <w:rPr>
          <w:rFonts w:hint="eastAsia"/>
        </w:rPr>
        <w:t xml:space="preserve">that at least one SS block should be fit inside any channel in the band, </w:t>
      </w:r>
      <w:r w:rsidR="00BB02CC" w:rsidRPr="00E56B0E">
        <w:rPr>
          <w:rFonts w:hint="eastAsia"/>
        </w:rPr>
        <w:t xml:space="preserve">illustrated in </w:t>
      </w:r>
      <w:r w:rsidR="00D82E40" w:rsidRPr="00E56B0E">
        <w:t xml:space="preserve">Fig. </w:t>
      </w:r>
      <w:r w:rsidR="009740E5">
        <w:rPr>
          <w:rFonts w:hint="eastAsia"/>
        </w:rPr>
        <w:t>1</w:t>
      </w:r>
      <w:r w:rsidR="00BB02CC" w:rsidRPr="00E56B0E">
        <w:rPr>
          <w:rFonts w:hint="eastAsia"/>
        </w:rPr>
        <w:t>.</w:t>
      </w:r>
    </w:p>
    <w:p w:rsidR="000E6C9F" w:rsidRDefault="000E6C9F">
      <w:pPr>
        <w:jc w:val="center"/>
        <w:rPr>
          <w:rFonts w:eastAsia="宋体"/>
          <w:sz w:val="20"/>
          <w:lang w:val="en-US" w:eastAsia="zh-CN"/>
        </w:rPr>
      </w:pPr>
      <w:r>
        <w:object w:dxaOrig="8870" w:dyaOrig="53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31.5pt;height:201.5pt;mso-position-horizontal-relative:page;mso-position-vertical-relative:page" o:ole="">
            <v:imagedata r:id="rId7" o:title=""/>
          </v:shape>
          <o:OLEObject Type="Embed" ProgID="Visio.Drawing.11" ShapeID="对象 1" DrawAspect="Content" ObjectID="_1568299700" r:id="rId8"/>
        </w:object>
      </w:r>
    </w:p>
    <w:p w:rsidR="000E6C9F" w:rsidRPr="00E56B0E" w:rsidRDefault="000E6C9F">
      <w:pPr>
        <w:pStyle w:val="a6"/>
        <w:jc w:val="center"/>
        <w:rPr>
          <w:rFonts w:ascii="Times New Roman" w:eastAsia="宋体" w:hAnsi="Times New Roman" w:cs="Times New Roman"/>
          <w:b w:val="0"/>
          <w:color w:val="auto"/>
          <w:kern w:val="0"/>
          <w:sz w:val="21"/>
          <w:szCs w:val="21"/>
          <w:lang w:eastAsia="zh-CN"/>
        </w:rPr>
      </w:pPr>
      <w:r w:rsidRPr="00E56B0E">
        <w:rPr>
          <w:rFonts w:ascii="Times New Roman" w:eastAsia="宋体" w:hAnsi="Times New Roman" w:cs="Times New Roman" w:hint="eastAsia"/>
          <w:b w:val="0"/>
          <w:color w:val="auto"/>
          <w:kern w:val="0"/>
          <w:sz w:val="21"/>
          <w:szCs w:val="21"/>
          <w:lang w:eastAsia="zh-CN"/>
        </w:rPr>
        <w:t xml:space="preserve">Figure </w:t>
      </w:r>
      <w:r w:rsidR="009740E5">
        <w:rPr>
          <w:rFonts w:ascii="Times New Roman" w:eastAsia="宋体" w:hAnsi="Times New Roman" w:cs="Times New Roman" w:hint="eastAsia"/>
          <w:b w:val="0"/>
          <w:color w:val="auto"/>
          <w:kern w:val="0"/>
          <w:sz w:val="21"/>
          <w:szCs w:val="21"/>
          <w:lang w:eastAsia="zh-CN"/>
        </w:rPr>
        <w:t>1</w:t>
      </w:r>
      <w:r w:rsidRPr="00E56B0E">
        <w:rPr>
          <w:rFonts w:ascii="Times New Roman" w:eastAsia="宋体" w:hAnsi="Times New Roman" w:cs="Times New Roman"/>
          <w:b w:val="0"/>
          <w:color w:val="auto"/>
          <w:kern w:val="0"/>
          <w:sz w:val="21"/>
          <w:szCs w:val="21"/>
          <w:lang w:eastAsia="zh-CN"/>
        </w:rPr>
        <w:t xml:space="preserve">: </w:t>
      </w:r>
      <w:r w:rsidRPr="00E56B0E">
        <w:rPr>
          <w:rFonts w:ascii="Times New Roman" w:eastAsia="宋体" w:hAnsi="Times New Roman" w:cs="Times New Roman" w:hint="eastAsia"/>
          <w:b w:val="0"/>
          <w:color w:val="auto"/>
          <w:kern w:val="0"/>
          <w:sz w:val="21"/>
          <w:szCs w:val="21"/>
          <w:lang w:eastAsia="zh-CN"/>
        </w:rPr>
        <w:t xml:space="preserve">Synchronization signal </w:t>
      </w:r>
      <w:r w:rsidRPr="00E56B0E">
        <w:rPr>
          <w:rFonts w:ascii="Times New Roman" w:eastAsia="宋体" w:hAnsi="Times New Roman" w:cs="Times New Roman"/>
          <w:b w:val="0"/>
          <w:color w:val="auto"/>
          <w:kern w:val="0"/>
          <w:sz w:val="21"/>
          <w:szCs w:val="21"/>
          <w:lang w:eastAsia="zh-CN"/>
        </w:rPr>
        <w:t>frequency</w:t>
      </w:r>
      <w:r w:rsidRPr="00E56B0E">
        <w:rPr>
          <w:rFonts w:ascii="Times New Roman" w:eastAsia="宋体" w:hAnsi="Times New Roman" w:cs="Times New Roman" w:hint="eastAsia"/>
          <w:b w:val="0"/>
          <w:color w:val="auto"/>
          <w:kern w:val="0"/>
          <w:sz w:val="21"/>
          <w:szCs w:val="21"/>
          <w:lang w:eastAsia="zh-CN"/>
        </w:rPr>
        <w:t xml:space="preserve"> raster</w:t>
      </w:r>
    </w:p>
    <w:p w:rsidR="00C132EF" w:rsidRPr="00E56B0E" w:rsidRDefault="00BB02CC" w:rsidP="00C132EF">
      <w:pPr>
        <w:rPr>
          <w:rFonts w:eastAsia="宋体"/>
          <w:sz w:val="21"/>
          <w:szCs w:val="21"/>
          <w:lang w:eastAsia="zh-CN"/>
        </w:rPr>
      </w:pPr>
      <w:r w:rsidRPr="00E56B0E">
        <w:rPr>
          <w:rFonts w:eastAsia="宋体" w:hint="eastAsia"/>
          <w:sz w:val="21"/>
          <w:szCs w:val="21"/>
          <w:lang w:val="en-US" w:eastAsia="zh-CN"/>
        </w:rPr>
        <w:t xml:space="preserve">In figure </w:t>
      </w:r>
      <w:r w:rsidR="0079614F">
        <w:rPr>
          <w:rFonts w:eastAsia="宋体" w:hint="eastAsia"/>
          <w:sz w:val="21"/>
          <w:szCs w:val="21"/>
          <w:lang w:val="en-US" w:eastAsia="zh-CN"/>
        </w:rPr>
        <w:t>1</w:t>
      </w:r>
      <w:r w:rsidRPr="00E56B0E">
        <w:rPr>
          <w:rFonts w:eastAsia="宋体" w:hint="eastAsia"/>
          <w:sz w:val="21"/>
          <w:szCs w:val="21"/>
          <w:lang w:val="en-US" w:eastAsia="zh-CN"/>
        </w:rPr>
        <w:t>, two adjacent channels are shifted by NR channel raster (</w:t>
      </w:r>
      <w:r w:rsidRPr="00E56B0E">
        <w:rPr>
          <w:rFonts w:hint="eastAsia"/>
          <w:sz w:val="21"/>
          <w:szCs w:val="21"/>
        </w:rPr>
        <w:t>F</w:t>
      </w:r>
      <w:r w:rsidRPr="00E56B0E">
        <w:rPr>
          <w:rFonts w:eastAsia="宋体" w:hint="eastAsia"/>
          <w:sz w:val="21"/>
          <w:szCs w:val="21"/>
          <w:vertAlign w:val="subscript"/>
          <w:lang w:eastAsia="zh-CN"/>
        </w:rPr>
        <w:t>C</w:t>
      </w:r>
      <w:r w:rsidRPr="00E56B0E">
        <w:rPr>
          <w:rFonts w:hint="eastAsia"/>
          <w:sz w:val="21"/>
          <w:szCs w:val="21"/>
          <w:vertAlign w:val="subscript"/>
        </w:rPr>
        <w:t>R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), and only one SS block located in each channel, </w:t>
      </w:r>
      <w:r w:rsidRPr="00E56B0E">
        <w:rPr>
          <w:rFonts w:eastAsia="宋体"/>
          <w:sz w:val="21"/>
          <w:szCs w:val="21"/>
          <w:lang w:val="en-US" w:eastAsia="zh-CN"/>
        </w:rPr>
        <w:t>and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 two PBCH(SS block) are located in the leftmost and rightmost of the two channels, </w:t>
      </w:r>
      <w:r w:rsidRPr="00E56B0E">
        <w:rPr>
          <w:rFonts w:eastAsia="宋体"/>
          <w:sz w:val="21"/>
          <w:szCs w:val="21"/>
          <w:lang w:val="en-US" w:eastAsia="zh-CN"/>
        </w:rPr>
        <w:t>respectively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. </w:t>
      </w:r>
      <w:r w:rsidR="00296DD8">
        <w:rPr>
          <w:rFonts w:eastAsia="宋体"/>
          <w:sz w:val="21"/>
          <w:szCs w:val="21"/>
          <w:lang w:val="en-US" w:eastAsia="zh-CN"/>
        </w:rPr>
        <w:t>Assumption</w:t>
      </w:r>
      <w:r w:rsidR="00296DD8">
        <w:rPr>
          <w:rFonts w:eastAsia="宋体" w:hint="eastAsia"/>
          <w:sz w:val="21"/>
          <w:szCs w:val="21"/>
          <w:lang w:val="en-US" w:eastAsia="zh-CN"/>
        </w:rPr>
        <w:t xml:space="preserve"> that the </w:t>
      </w:r>
      <w:r w:rsidR="00296DD8" w:rsidRPr="00296DD8">
        <w:rPr>
          <w:rFonts w:eastAsia="宋体" w:hint="eastAsia"/>
          <w:sz w:val="21"/>
          <w:szCs w:val="21"/>
          <w:lang w:val="en-US" w:eastAsia="zh-CN"/>
        </w:rPr>
        <w:t>SS raster is at the centre of SS block</w:t>
      </w:r>
      <w:r w:rsidR="00296DD8">
        <w:rPr>
          <w:rFonts w:eastAsia="宋体" w:hint="eastAsia"/>
          <w:sz w:val="21"/>
          <w:szCs w:val="21"/>
          <w:lang w:val="en-US" w:eastAsia="zh-CN"/>
        </w:rPr>
        <w:t>, then</w:t>
      </w:r>
      <w:r w:rsidR="000E6C9F" w:rsidRPr="00E56B0E">
        <w:rPr>
          <w:rFonts w:eastAsia="宋体"/>
          <w:sz w:val="21"/>
          <w:szCs w:val="21"/>
          <w:lang w:val="en-US" w:eastAsia="zh-CN"/>
        </w:rPr>
        <w:t xml:space="preserve"> th</w:t>
      </w:r>
      <w:r w:rsidR="000E6C9F" w:rsidRPr="00E56B0E">
        <w:rPr>
          <w:rFonts w:eastAsia="宋体" w:hint="eastAsia"/>
          <w:sz w:val="21"/>
          <w:szCs w:val="21"/>
          <w:lang w:val="en-US" w:eastAsia="zh-CN"/>
        </w:rPr>
        <w:t xml:space="preserve">e </w:t>
      </w:r>
      <w:r w:rsidR="00296DD8">
        <w:rPr>
          <w:rFonts w:eastAsia="宋体" w:hint="eastAsia"/>
          <w:sz w:val="21"/>
          <w:szCs w:val="21"/>
          <w:lang w:val="en-US" w:eastAsia="zh-CN"/>
        </w:rPr>
        <w:t xml:space="preserve">centre </w:t>
      </w:r>
      <w:r w:rsidR="000E6C9F" w:rsidRPr="00E56B0E">
        <w:rPr>
          <w:rFonts w:eastAsia="宋体" w:hint="eastAsia"/>
          <w:sz w:val="21"/>
          <w:szCs w:val="21"/>
          <w:lang w:val="en-US" w:eastAsia="zh-CN"/>
        </w:rPr>
        <w:t xml:space="preserve">frequency distance between the </w:t>
      </w:r>
      <w:r w:rsidR="00544E9E" w:rsidRPr="00E56B0E">
        <w:rPr>
          <w:rFonts w:eastAsia="宋体"/>
          <w:sz w:val="21"/>
          <w:szCs w:val="21"/>
          <w:lang w:val="en-US" w:eastAsia="zh-CN"/>
        </w:rPr>
        <w:t>centre</w:t>
      </w:r>
      <w:r w:rsidR="000E6C9F" w:rsidRPr="00E56B0E">
        <w:rPr>
          <w:rFonts w:eastAsia="宋体" w:hint="eastAsia"/>
          <w:sz w:val="21"/>
          <w:szCs w:val="21"/>
          <w:lang w:val="en-US" w:eastAsia="zh-CN"/>
        </w:rPr>
        <w:t xml:space="preserve"> of the two PBCH (SS block) </w:t>
      </w:r>
      <w:r w:rsidR="000E6C9F" w:rsidRPr="00E56B0E">
        <w:rPr>
          <w:rFonts w:eastAsia="宋体"/>
          <w:sz w:val="21"/>
          <w:szCs w:val="21"/>
          <w:lang w:val="en-US" w:eastAsia="zh-CN"/>
        </w:rPr>
        <w:t>corresponds to</w:t>
      </w:r>
      <w:r w:rsidR="000E6C9F" w:rsidRPr="00E56B0E">
        <w:rPr>
          <w:rFonts w:eastAsia="宋体" w:hint="eastAsia"/>
          <w:sz w:val="21"/>
          <w:szCs w:val="21"/>
          <w:lang w:val="en-US" w:eastAsia="zh-CN"/>
        </w:rPr>
        <w:t xml:space="preserve"> the </w:t>
      </w:r>
      <w:r w:rsidR="000E6C9F" w:rsidRPr="00E56B0E">
        <w:rPr>
          <w:rFonts w:eastAsia="宋体"/>
          <w:sz w:val="21"/>
          <w:szCs w:val="21"/>
          <w:lang w:val="en-US" w:eastAsia="zh-CN"/>
        </w:rPr>
        <w:t xml:space="preserve">maximum </w:t>
      </w:r>
      <w:r w:rsidR="000E6C9F" w:rsidRPr="00E56B0E">
        <w:rPr>
          <w:rFonts w:eastAsia="宋体" w:hint="eastAsia"/>
          <w:sz w:val="21"/>
          <w:szCs w:val="21"/>
          <w:lang w:val="en-US" w:eastAsia="zh-CN"/>
        </w:rPr>
        <w:t>sync raster (</w:t>
      </w:r>
      <w:r w:rsidR="000E6C9F" w:rsidRPr="00E56B0E">
        <w:rPr>
          <w:rFonts w:hint="eastAsia"/>
          <w:sz w:val="21"/>
          <w:szCs w:val="21"/>
        </w:rPr>
        <w:t>F</w:t>
      </w:r>
      <w:r w:rsidR="000E6C9F" w:rsidRPr="00E56B0E">
        <w:rPr>
          <w:rFonts w:eastAsia="宋体" w:hint="eastAsia"/>
          <w:sz w:val="21"/>
          <w:szCs w:val="21"/>
          <w:vertAlign w:val="subscript"/>
          <w:lang w:eastAsia="zh-CN"/>
        </w:rPr>
        <w:t>F</w:t>
      </w:r>
      <w:r w:rsidR="000E6C9F" w:rsidRPr="00E56B0E">
        <w:rPr>
          <w:rFonts w:hint="eastAsia"/>
          <w:sz w:val="21"/>
          <w:szCs w:val="21"/>
          <w:vertAlign w:val="subscript"/>
        </w:rPr>
        <w:t>R</w:t>
      </w:r>
      <w:r w:rsidR="000E6C9F" w:rsidRPr="00E56B0E">
        <w:rPr>
          <w:rFonts w:eastAsia="宋体" w:hint="eastAsia"/>
          <w:sz w:val="21"/>
          <w:szCs w:val="21"/>
          <w:lang w:val="en-US" w:eastAsia="zh-CN"/>
        </w:rPr>
        <w:t>), which is calculated as:</w:t>
      </w:r>
      <w:r w:rsidR="00D177FB"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0E6C9F" w:rsidRPr="00E56B0E">
        <w:rPr>
          <w:rFonts w:hint="eastAsia"/>
          <w:sz w:val="21"/>
          <w:szCs w:val="21"/>
        </w:rPr>
        <w:t>F</w:t>
      </w:r>
      <w:r w:rsidR="000E6C9F" w:rsidRPr="00E56B0E">
        <w:rPr>
          <w:rFonts w:eastAsia="宋体" w:hint="eastAsia"/>
          <w:sz w:val="21"/>
          <w:szCs w:val="21"/>
          <w:vertAlign w:val="subscript"/>
          <w:lang w:eastAsia="zh-CN"/>
        </w:rPr>
        <w:t>F</w:t>
      </w:r>
      <w:r w:rsidR="000E6C9F" w:rsidRPr="00E56B0E">
        <w:rPr>
          <w:rFonts w:hint="eastAsia"/>
          <w:sz w:val="21"/>
          <w:szCs w:val="21"/>
          <w:vertAlign w:val="subscript"/>
        </w:rPr>
        <w:t>R</w:t>
      </w:r>
      <w:r w:rsidR="000E6C9F" w:rsidRPr="00E56B0E">
        <w:rPr>
          <w:rFonts w:hint="eastAsia"/>
          <w:sz w:val="21"/>
          <w:szCs w:val="21"/>
        </w:rPr>
        <w:t xml:space="preserve"> </w:t>
      </w:r>
      <w:r w:rsidR="000E6C9F" w:rsidRPr="00E56B0E">
        <w:rPr>
          <w:sz w:val="21"/>
          <w:szCs w:val="21"/>
        </w:rPr>
        <w:t>≤</w:t>
      </w:r>
      <w:r w:rsidR="000E6C9F" w:rsidRPr="00E56B0E">
        <w:rPr>
          <w:rFonts w:eastAsia="宋体" w:hint="eastAsia"/>
          <w:sz w:val="21"/>
          <w:szCs w:val="21"/>
          <w:lang w:eastAsia="zh-CN"/>
        </w:rPr>
        <w:t xml:space="preserve"> </w:t>
      </w:r>
      <w:r w:rsidR="000E6C9F" w:rsidRPr="00E56B0E">
        <w:rPr>
          <w:rFonts w:hint="eastAsia"/>
          <w:sz w:val="21"/>
          <w:szCs w:val="21"/>
        </w:rPr>
        <w:t>BW</w:t>
      </w:r>
      <w:r w:rsidR="000E6C9F" w:rsidRPr="00E56B0E">
        <w:rPr>
          <w:rFonts w:hint="eastAsia"/>
          <w:sz w:val="21"/>
          <w:szCs w:val="21"/>
          <w:vertAlign w:val="subscript"/>
        </w:rPr>
        <w:t>conf</w:t>
      </w:r>
      <w:r w:rsidR="000E6C9F" w:rsidRPr="00E56B0E">
        <w:rPr>
          <w:rFonts w:hint="eastAsia"/>
          <w:sz w:val="21"/>
          <w:szCs w:val="21"/>
        </w:rPr>
        <w:t>+F</w:t>
      </w:r>
      <w:r w:rsidR="000E6C9F" w:rsidRPr="00E56B0E">
        <w:rPr>
          <w:rFonts w:eastAsia="宋体" w:hint="eastAsia"/>
          <w:sz w:val="21"/>
          <w:szCs w:val="21"/>
          <w:vertAlign w:val="subscript"/>
          <w:lang w:eastAsia="zh-CN"/>
        </w:rPr>
        <w:t>C</w:t>
      </w:r>
      <w:r w:rsidR="000E6C9F" w:rsidRPr="00E56B0E">
        <w:rPr>
          <w:rFonts w:hint="eastAsia"/>
          <w:sz w:val="21"/>
          <w:szCs w:val="21"/>
          <w:vertAlign w:val="subscript"/>
        </w:rPr>
        <w:t>R</w:t>
      </w:r>
      <w:r w:rsidR="000E6C9F" w:rsidRPr="00E56B0E">
        <w:rPr>
          <w:rFonts w:eastAsia="宋体" w:hint="eastAsia"/>
          <w:sz w:val="21"/>
          <w:szCs w:val="21"/>
          <w:lang w:eastAsia="zh-CN"/>
        </w:rPr>
        <w:t>-</w:t>
      </w:r>
      <w:r w:rsidR="000E6C9F" w:rsidRPr="00E56B0E">
        <w:rPr>
          <w:rFonts w:hint="eastAsia"/>
          <w:sz w:val="21"/>
          <w:szCs w:val="21"/>
        </w:rPr>
        <w:t xml:space="preserve"> </w:t>
      </w:r>
      <w:bookmarkStart w:id="3" w:name="OLE_LINK18"/>
      <w:bookmarkStart w:id="4" w:name="OLE_LINK19"/>
      <w:r w:rsidR="000E6C9F" w:rsidRPr="00E56B0E">
        <w:rPr>
          <w:rFonts w:hint="eastAsia"/>
          <w:sz w:val="21"/>
          <w:szCs w:val="21"/>
        </w:rPr>
        <w:t>BW</w:t>
      </w:r>
      <w:r w:rsidR="000E6C9F" w:rsidRPr="00E56B0E">
        <w:rPr>
          <w:rFonts w:hint="eastAsia"/>
          <w:sz w:val="21"/>
          <w:szCs w:val="21"/>
          <w:vertAlign w:val="subscript"/>
        </w:rPr>
        <w:t>SS</w:t>
      </w:r>
      <w:bookmarkEnd w:id="3"/>
      <w:bookmarkEnd w:id="4"/>
      <w:r w:rsidR="00C132EF" w:rsidRPr="00E56B0E">
        <w:rPr>
          <w:rFonts w:eastAsia="宋体" w:hint="eastAsia"/>
          <w:sz w:val="21"/>
          <w:szCs w:val="21"/>
          <w:lang w:eastAsia="zh-CN"/>
        </w:rPr>
        <w:t>.</w:t>
      </w:r>
    </w:p>
    <w:p w:rsidR="00817969" w:rsidRPr="00E56B0E" w:rsidRDefault="00675D81" w:rsidP="00C132EF">
      <w:pPr>
        <w:rPr>
          <w:rFonts w:eastAsia="宋体"/>
          <w:sz w:val="21"/>
          <w:szCs w:val="21"/>
          <w:lang w:eastAsia="zh-CN"/>
        </w:rPr>
      </w:pPr>
      <w:r w:rsidRPr="00E56B0E">
        <w:rPr>
          <w:rFonts w:eastAsia="宋体" w:hint="eastAsia"/>
          <w:b/>
          <w:sz w:val="21"/>
          <w:szCs w:val="21"/>
          <w:lang w:eastAsia="zh-CN"/>
        </w:rPr>
        <w:t xml:space="preserve">Proposal </w:t>
      </w:r>
      <w:r w:rsidR="00B91743">
        <w:rPr>
          <w:rFonts w:eastAsia="宋体" w:hint="eastAsia"/>
          <w:b/>
          <w:sz w:val="21"/>
          <w:szCs w:val="21"/>
          <w:lang w:eastAsia="zh-CN"/>
        </w:rPr>
        <w:t>1</w:t>
      </w:r>
      <w:r w:rsidRPr="00E56B0E">
        <w:rPr>
          <w:rFonts w:eastAsia="宋体" w:hint="eastAsia"/>
          <w:b/>
          <w:sz w:val="21"/>
          <w:szCs w:val="21"/>
          <w:lang w:eastAsia="zh-CN"/>
        </w:rPr>
        <w:t xml:space="preserve">. </w:t>
      </w:r>
      <w:r w:rsidR="00F77AA9">
        <w:rPr>
          <w:rFonts w:eastAsia="宋体" w:hint="eastAsia"/>
          <w:b/>
          <w:sz w:val="21"/>
          <w:szCs w:val="21"/>
          <w:lang w:eastAsia="zh-CN"/>
        </w:rPr>
        <w:t>T</w:t>
      </w:r>
      <w:r w:rsidR="000B09FB" w:rsidRPr="00E56B0E">
        <w:rPr>
          <w:rFonts w:eastAsia="宋体"/>
          <w:b/>
          <w:sz w:val="21"/>
          <w:szCs w:val="21"/>
          <w:lang w:eastAsia="zh-CN"/>
        </w:rPr>
        <w:t xml:space="preserve">he </w:t>
      </w:r>
      <w:r w:rsidR="00B91743">
        <w:rPr>
          <w:rFonts w:eastAsia="宋体"/>
          <w:b/>
          <w:sz w:val="21"/>
          <w:szCs w:val="21"/>
          <w:lang w:eastAsia="zh-CN"/>
        </w:rPr>
        <w:t>maximum</w:t>
      </w:r>
      <w:r w:rsidR="00F77AA9">
        <w:rPr>
          <w:rFonts w:eastAsia="宋体" w:hint="eastAsia"/>
          <w:b/>
          <w:sz w:val="21"/>
          <w:szCs w:val="21"/>
          <w:lang w:eastAsia="zh-CN"/>
        </w:rPr>
        <w:t xml:space="preserve"> </w:t>
      </w:r>
      <w:r w:rsidR="00D63679" w:rsidRPr="00E56B0E">
        <w:rPr>
          <w:rFonts w:eastAsia="宋体" w:hint="eastAsia"/>
          <w:b/>
          <w:sz w:val="21"/>
          <w:szCs w:val="21"/>
          <w:lang w:eastAsia="zh-CN"/>
        </w:rPr>
        <w:t>s</w:t>
      </w:r>
      <w:r w:rsidR="005E2294" w:rsidRPr="00E56B0E">
        <w:rPr>
          <w:rFonts w:eastAsia="宋体"/>
          <w:b/>
          <w:sz w:val="21"/>
          <w:szCs w:val="21"/>
          <w:lang w:eastAsia="zh-CN"/>
        </w:rPr>
        <w:t>ync raster</w:t>
      </w:r>
      <w:r w:rsidR="00D63679" w:rsidRPr="00E56B0E">
        <w:rPr>
          <w:rFonts w:eastAsia="宋体" w:hint="eastAsia"/>
          <w:b/>
          <w:sz w:val="21"/>
          <w:szCs w:val="21"/>
          <w:lang w:eastAsia="zh-CN"/>
        </w:rPr>
        <w:t xml:space="preserve"> </w:t>
      </w:r>
      <w:r w:rsidR="000B09FB" w:rsidRPr="00E56B0E">
        <w:rPr>
          <w:rFonts w:eastAsia="宋体"/>
          <w:b/>
          <w:sz w:val="21"/>
          <w:szCs w:val="21"/>
          <w:lang w:eastAsia="zh-CN"/>
        </w:rPr>
        <w:t xml:space="preserve">is given by </w:t>
      </w:r>
      <w:r w:rsidR="00817969" w:rsidRPr="00E56B0E">
        <w:rPr>
          <w:rFonts w:hint="eastAsia"/>
          <w:b/>
          <w:sz w:val="21"/>
          <w:szCs w:val="21"/>
        </w:rPr>
        <w:t>BW</w:t>
      </w:r>
      <w:r w:rsidR="00817969" w:rsidRPr="00E56B0E">
        <w:rPr>
          <w:rFonts w:hint="eastAsia"/>
          <w:b/>
          <w:sz w:val="21"/>
          <w:szCs w:val="21"/>
          <w:vertAlign w:val="subscript"/>
        </w:rPr>
        <w:t>conf</w:t>
      </w:r>
      <w:r w:rsidR="00380345" w:rsidRPr="00E56B0E">
        <w:rPr>
          <w:rFonts w:eastAsiaTheme="minorEastAsia" w:hint="eastAsia"/>
          <w:b/>
          <w:sz w:val="21"/>
          <w:szCs w:val="21"/>
          <w:vertAlign w:val="subscript"/>
          <w:lang w:eastAsia="zh-CN"/>
        </w:rPr>
        <w:t xml:space="preserve"> </w:t>
      </w:r>
      <w:r w:rsidR="00817969" w:rsidRPr="00E56B0E">
        <w:rPr>
          <w:rFonts w:hint="eastAsia"/>
          <w:b/>
          <w:sz w:val="21"/>
          <w:szCs w:val="21"/>
        </w:rPr>
        <w:t>+</w:t>
      </w:r>
      <w:r w:rsidR="00380345" w:rsidRPr="00E56B0E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="00817969" w:rsidRPr="00E56B0E">
        <w:rPr>
          <w:rFonts w:hint="eastAsia"/>
          <w:b/>
          <w:sz w:val="21"/>
          <w:szCs w:val="21"/>
        </w:rPr>
        <w:t>F</w:t>
      </w:r>
      <w:r w:rsidR="00817969" w:rsidRPr="00E56B0E">
        <w:rPr>
          <w:rFonts w:eastAsia="宋体" w:hint="eastAsia"/>
          <w:b/>
          <w:sz w:val="21"/>
          <w:szCs w:val="21"/>
          <w:vertAlign w:val="subscript"/>
          <w:lang w:eastAsia="zh-CN"/>
        </w:rPr>
        <w:t>C</w:t>
      </w:r>
      <w:r w:rsidR="00817969" w:rsidRPr="00E56B0E">
        <w:rPr>
          <w:rFonts w:hint="eastAsia"/>
          <w:b/>
          <w:sz w:val="21"/>
          <w:szCs w:val="21"/>
          <w:vertAlign w:val="subscript"/>
        </w:rPr>
        <w:t>R</w:t>
      </w:r>
      <w:r w:rsidR="00DD5F9D" w:rsidRPr="00E56B0E">
        <w:rPr>
          <w:rFonts w:eastAsiaTheme="minorEastAsia" w:hint="eastAsia"/>
          <w:b/>
          <w:sz w:val="21"/>
          <w:szCs w:val="21"/>
          <w:vertAlign w:val="subscript"/>
          <w:lang w:eastAsia="zh-CN"/>
        </w:rPr>
        <w:t xml:space="preserve"> </w:t>
      </w:r>
      <w:r w:rsidR="00817969" w:rsidRPr="00E56B0E">
        <w:rPr>
          <w:rFonts w:eastAsia="宋体" w:hint="eastAsia"/>
          <w:b/>
          <w:sz w:val="21"/>
          <w:szCs w:val="21"/>
          <w:lang w:eastAsia="zh-CN"/>
        </w:rPr>
        <w:t>-</w:t>
      </w:r>
      <w:r w:rsidR="00817969" w:rsidRPr="00E56B0E">
        <w:rPr>
          <w:rFonts w:hint="eastAsia"/>
          <w:b/>
          <w:sz w:val="21"/>
          <w:szCs w:val="21"/>
        </w:rPr>
        <w:t xml:space="preserve"> BW</w:t>
      </w:r>
      <w:r w:rsidR="00817969" w:rsidRPr="00E56B0E">
        <w:rPr>
          <w:rFonts w:hint="eastAsia"/>
          <w:b/>
          <w:sz w:val="21"/>
          <w:szCs w:val="21"/>
          <w:vertAlign w:val="subscript"/>
        </w:rPr>
        <w:t>SS</w:t>
      </w:r>
      <w:r w:rsidR="00817969" w:rsidRPr="00E56B0E">
        <w:rPr>
          <w:rFonts w:eastAsia="宋体" w:hint="eastAsia"/>
          <w:b/>
          <w:sz w:val="21"/>
          <w:szCs w:val="21"/>
          <w:lang w:eastAsia="zh-CN"/>
        </w:rPr>
        <w:t>.</w:t>
      </w:r>
    </w:p>
    <w:p w:rsidR="006F58AC" w:rsidRDefault="00D177FB" w:rsidP="0063540F">
      <w:pPr>
        <w:rPr>
          <w:rFonts w:eastAsia="宋体"/>
          <w:sz w:val="21"/>
          <w:szCs w:val="21"/>
          <w:lang w:eastAsia="zh-CN"/>
        </w:rPr>
      </w:pPr>
      <w:r w:rsidRPr="00E56B0E">
        <w:rPr>
          <w:rFonts w:eastAsia="宋体"/>
          <w:sz w:val="21"/>
          <w:szCs w:val="21"/>
          <w:lang w:val="en-US" w:eastAsia="zh-CN"/>
        </w:rPr>
        <w:lastRenderedPageBreak/>
        <w:t>W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here the </w:t>
      </w:r>
      <w:r w:rsidRPr="00E56B0E">
        <w:rPr>
          <w:rFonts w:hint="eastAsia"/>
          <w:sz w:val="21"/>
          <w:szCs w:val="21"/>
        </w:rPr>
        <w:t>BW</w:t>
      </w:r>
      <w:r w:rsidRPr="00E56B0E">
        <w:rPr>
          <w:rFonts w:hint="eastAsia"/>
          <w:sz w:val="21"/>
          <w:szCs w:val="21"/>
          <w:vertAlign w:val="subscript"/>
        </w:rPr>
        <w:t>conf</w:t>
      </w:r>
      <w:r w:rsidRPr="00E56B0E">
        <w:rPr>
          <w:rFonts w:eastAsia="宋体" w:hint="eastAsia"/>
          <w:sz w:val="21"/>
          <w:szCs w:val="21"/>
          <w:lang w:eastAsia="zh-CN"/>
        </w:rPr>
        <w:t xml:space="preserve"> is the transmission bandwidth configuration</w:t>
      </w:r>
      <w:r w:rsidR="00E534EA">
        <w:rPr>
          <w:rFonts w:eastAsia="宋体" w:hint="eastAsia"/>
          <w:sz w:val="21"/>
          <w:szCs w:val="21"/>
          <w:lang w:eastAsia="zh-CN"/>
        </w:rPr>
        <w:t xml:space="preserve"> based on</w:t>
      </w:r>
      <w:r w:rsidR="00E534EA" w:rsidRPr="00E534EA">
        <w:rPr>
          <w:rFonts w:eastAsia="宋体" w:hint="eastAsia"/>
          <w:sz w:val="21"/>
          <w:szCs w:val="21"/>
          <w:lang w:eastAsia="zh-CN"/>
        </w:rPr>
        <w:t xml:space="preserve"> </w:t>
      </w:r>
      <w:r w:rsidR="00E534EA">
        <w:rPr>
          <w:rFonts w:eastAsia="宋体" w:hint="eastAsia"/>
          <w:sz w:val="21"/>
          <w:szCs w:val="21"/>
          <w:lang w:eastAsia="zh-CN"/>
        </w:rPr>
        <w:t xml:space="preserve">data SCS </w:t>
      </w:r>
      <w:r w:rsidRPr="00E56B0E">
        <w:rPr>
          <w:rFonts w:eastAsia="宋体" w:hint="eastAsia"/>
          <w:sz w:val="21"/>
          <w:szCs w:val="21"/>
          <w:lang w:eastAsia="zh-CN"/>
        </w:rPr>
        <w:t xml:space="preserve">, which is related to the spectrum </w:t>
      </w:r>
      <w:r w:rsidRPr="00E56B0E">
        <w:rPr>
          <w:rFonts w:eastAsia="宋体"/>
          <w:sz w:val="21"/>
          <w:szCs w:val="21"/>
          <w:lang w:eastAsia="zh-CN"/>
        </w:rPr>
        <w:t>utilization</w:t>
      </w:r>
      <w:r w:rsidR="004D1E6C" w:rsidRPr="00E56B0E">
        <w:rPr>
          <w:rFonts w:eastAsia="宋体" w:hint="eastAsia"/>
          <w:sz w:val="21"/>
          <w:szCs w:val="21"/>
          <w:lang w:eastAsia="zh-CN"/>
        </w:rPr>
        <w:t xml:space="preserve">. </w:t>
      </w:r>
      <w:r w:rsidR="00623530" w:rsidRPr="00E56B0E">
        <w:rPr>
          <w:rFonts w:hint="eastAsia"/>
          <w:sz w:val="21"/>
          <w:szCs w:val="21"/>
        </w:rPr>
        <w:t>F</w:t>
      </w:r>
      <w:r w:rsidR="00623530" w:rsidRPr="00E56B0E">
        <w:rPr>
          <w:rFonts w:eastAsia="宋体" w:hint="eastAsia"/>
          <w:sz w:val="21"/>
          <w:szCs w:val="21"/>
          <w:vertAlign w:val="subscript"/>
          <w:lang w:eastAsia="zh-CN"/>
        </w:rPr>
        <w:t>C</w:t>
      </w:r>
      <w:r w:rsidR="00623530" w:rsidRPr="00E56B0E">
        <w:rPr>
          <w:rFonts w:hint="eastAsia"/>
          <w:sz w:val="21"/>
          <w:szCs w:val="21"/>
          <w:vertAlign w:val="subscript"/>
        </w:rPr>
        <w:t>R</w:t>
      </w:r>
      <w:r w:rsidR="00623530" w:rsidRPr="00E56B0E">
        <w:rPr>
          <w:rFonts w:eastAsia="宋体" w:hint="eastAsia"/>
          <w:sz w:val="21"/>
          <w:szCs w:val="21"/>
          <w:vertAlign w:val="subscript"/>
          <w:lang w:eastAsia="zh-CN"/>
        </w:rPr>
        <w:t xml:space="preserve"> </w:t>
      </w:r>
      <w:r w:rsidR="00623530" w:rsidRPr="00E56B0E">
        <w:rPr>
          <w:rFonts w:eastAsia="宋体" w:hint="eastAsia"/>
          <w:sz w:val="21"/>
          <w:szCs w:val="21"/>
          <w:lang w:eastAsia="zh-CN"/>
        </w:rPr>
        <w:t xml:space="preserve">is the </w:t>
      </w:r>
      <w:r w:rsidR="002233EB" w:rsidRPr="00E56B0E">
        <w:rPr>
          <w:rFonts w:eastAsia="宋体" w:hint="eastAsia"/>
          <w:sz w:val="21"/>
          <w:szCs w:val="21"/>
          <w:lang w:eastAsia="zh-CN"/>
        </w:rPr>
        <w:t>channel raster</w:t>
      </w:r>
      <w:r w:rsidR="00D4435E" w:rsidRPr="00E56B0E">
        <w:rPr>
          <w:rFonts w:eastAsia="宋体" w:hint="eastAsia"/>
          <w:sz w:val="21"/>
          <w:szCs w:val="21"/>
          <w:lang w:eastAsia="zh-CN"/>
        </w:rPr>
        <w:t>. T</w:t>
      </w:r>
      <w:r w:rsidR="004D1E6C" w:rsidRPr="00E56B0E">
        <w:rPr>
          <w:rFonts w:eastAsia="宋体" w:hint="eastAsia"/>
          <w:sz w:val="21"/>
          <w:szCs w:val="21"/>
          <w:lang w:eastAsia="zh-CN"/>
        </w:rPr>
        <w:t xml:space="preserve">he </w:t>
      </w:r>
      <w:r w:rsidR="002233EB" w:rsidRPr="00E56B0E">
        <w:rPr>
          <w:rFonts w:hint="eastAsia"/>
          <w:sz w:val="21"/>
          <w:szCs w:val="21"/>
        </w:rPr>
        <w:t>BW</w:t>
      </w:r>
      <w:r w:rsidR="002233EB" w:rsidRPr="00E56B0E">
        <w:rPr>
          <w:rFonts w:hint="eastAsia"/>
          <w:sz w:val="21"/>
          <w:szCs w:val="21"/>
          <w:vertAlign w:val="subscript"/>
        </w:rPr>
        <w:t>SS</w:t>
      </w:r>
      <w:r w:rsidR="002233EB" w:rsidRPr="00E56B0E">
        <w:rPr>
          <w:rFonts w:eastAsia="宋体" w:hint="eastAsia"/>
          <w:sz w:val="21"/>
          <w:szCs w:val="21"/>
          <w:lang w:eastAsia="zh-CN"/>
        </w:rPr>
        <w:t xml:space="preserve"> is </w:t>
      </w:r>
      <w:r w:rsidR="00516E79" w:rsidRPr="00E56B0E">
        <w:rPr>
          <w:rFonts w:eastAsia="宋体" w:hint="eastAsia"/>
          <w:sz w:val="21"/>
          <w:szCs w:val="21"/>
          <w:lang w:eastAsia="zh-CN"/>
        </w:rPr>
        <w:t>SS block bandwidth</w:t>
      </w:r>
      <w:r w:rsidR="007F1316" w:rsidRPr="00E56B0E">
        <w:rPr>
          <w:rFonts w:eastAsia="宋体" w:hint="eastAsia"/>
          <w:sz w:val="21"/>
          <w:szCs w:val="21"/>
          <w:lang w:eastAsia="zh-CN"/>
        </w:rPr>
        <w:t>(=</w:t>
      </w:r>
      <w:r w:rsidR="00516E79" w:rsidRPr="00E56B0E">
        <w:rPr>
          <w:rFonts w:eastAsia="宋体" w:hint="eastAsia"/>
          <w:sz w:val="21"/>
          <w:szCs w:val="21"/>
          <w:lang w:eastAsia="zh-CN"/>
        </w:rPr>
        <w:t>24 RB size</w:t>
      </w:r>
      <w:r w:rsidR="0067485B">
        <w:rPr>
          <w:rFonts w:eastAsia="宋体" w:hint="eastAsia"/>
          <w:sz w:val="21"/>
          <w:szCs w:val="21"/>
          <w:lang w:eastAsia="zh-CN"/>
        </w:rPr>
        <w:t xml:space="preserve"> </w:t>
      </w:r>
      <w:r w:rsidR="007263F2">
        <w:rPr>
          <w:rFonts w:eastAsia="宋体" w:hint="eastAsia"/>
          <w:sz w:val="21"/>
          <w:szCs w:val="21"/>
          <w:lang w:eastAsia="zh-CN"/>
        </w:rPr>
        <w:t>based on</w:t>
      </w:r>
      <w:r w:rsidR="0067485B">
        <w:rPr>
          <w:rFonts w:eastAsia="宋体" w:hint="eastAsia"/>
          <w:sz w:val="21"/>
          <w:szCs w:val="21"/>
          <w:lang w:eastAsia="zh-CN"/>
        </w:rPr>
        <w:t xml:space="preserve"> SS block SCS</w:t>
      </w:r>
      <w:r w:rsidR="007F1316" w:rsidRPr="00E56B0E">
        <w:rPr>
          <w:rFonts w:eastAsia="宋体" w:hint="eastAsia"/>
          <w:sz w:val="21"/>
          <w:szCs w:val="21"/>
          <w:lang w:eastAsia="zh-CN"/>
        </w:rPr>
        <w:t>)</w:t>
      </w:r>
      <w:r w:rsidR="00516E79" w:rsidRPr="00E56B0E">
        <w:rPr>
          <w:rFonts w:eastAsia="宋体" w:hint="eastAsia"/>
          <w:sz w:val="21"/>
          <w:szCs w:val="21"/>
          <w:lang w:eastAsia="zh-CN"/>
        </w:rPr>
        <w:t>.</w:t>
      </w:r>
    </w:p>
    <w:p w:rsidR="0079614F" w:rsidRPr="00E56B0E" w:rsidRDefault="006F58AC" w:rsidP="0079614F">
      <w:pPr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eastAsia="zh-CN"/>
        </w:rPr>
        <w:t>Based on</w:t>
      </w:r>
      <w:r w:rsidR="00C428A6" w:rsidRPr="00E56B0E">
        <w:rPr>
          <w:rFonts w:eastAsia="宋体" w:hint="eastAsia"/>
          <w:sz w:val="21"/>
          <w:szCs w:val="21"/>
          <w:lang w:eastAsia="zh-CN"/>
        </w:rPr>
        <w:t xml:space="preserve"> the above equation, </w:t>
      </w:r>
      <w:r w:rsidR="0079614F">
        <w:rPr>
          <w:rFonts w:eastAsia="宋体" w:hint="eastAsia"/>
          <w:sz w:val="21"/>
          <w:szCs w:val="21"/>
          <w:lang w:eastAsia="zh-CN"/>
        </w:rPr>
        <w:t xml:space="preserve">we can calculate the </w:t>
      </w:r>
      <w:r w:rsidR="0079614F" w:rsidRPr="0079614F">
        <w:rPr>
          <w:rFonts w:eastAsia="宋体" w:hint="eastAsia"/>
          <w:sz w:val="21"/>
          <w:szCs w:val="21"/>
          <w:lang w:eastAsia="zh-CN"/>
        </w:rPr>
        <w:t>maximum SS raster for each NR bands, shown in</w:t>
      </w:r>
      <w:r w:rsidR="002D5CE4">
        <w:rPr>
          <w:rFonts w:eastAsia="宋体" w:hint="eastAsia"/>
          <w:sz w:val="21"/>
          <w:szCs w:val="21"/>
          <w:lang w:eastAsia="zh-CN"/>
        </w:rPr>
        <w:t xml:space="preserve"> table 1.</w:t>
      </w:r>
    </w:p>
    <w:p w:rsidR="00E67189" w:rsidRPr="006F58AC" w:rsidRDefault="00436348" w:rsidP="0079614F">
      <w:pPr>
        <w:jc w:val="center"/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eastAsia="zh-CN"/>
        </w:rPr>
        <w:t>T</w:t>
      </w:r>
      <w:r w:rsidRPr="00E56B0E">
        <w:rPr>
          <w:rFonts w:eastAsia="宋体" w:hint="eastAsia"/>
          <w:sz w:val="21"/>
          <w:szCs w:val="21"/>
          <w:lang w:eastAsia="zh-CN"/>
        </w:rPr>
        <w:t xml:space="preserve">able </w:t>
      </w:r>
      <w:r w:rsidR="00C62178" w:rsidRPr="00E56B0E">
        <w:rPr>
          <w:rFonts w:eastAsia="宋体" w:hint="eastAsia"/>
          <w:sz w:val="21"/>
          <w:szCs w:val="21"/>
          <w:lang w:eastAsia="zh-CN"/>
        </w:rPr>
        <w:t xml:space="preserve">1. </w:t>
      </w:r>
      <w:r w:rsidR="0079614F" w:rsidRPr="0079614F">
        <w:rPr>
          <w:rFonts w:eastAsia="宋体" w:hint="eastAsia"/>
          <w:sz w:val="21"/>
          <w:szCs w:val="21"/>
          <w:lang w:eastAsia="zh-CN"/>
        </w:rPr>
        <w:t>Maximum SS raster for each band</w:t>
      </w:r>
    </w:p>
    <w:tbl>
      <w:tblPr>
        <w:tblW w:w="5376" w:type="pct"/>
        <w:jc w:val="center"/>
        <w:tblLook w:val="04A0"/>
      </w:tblPr>
      <w:tblGrid>
        <w:gridCol w:w="958"/>
        <w:gridCol w:w="1931"/>
        <w:gridCol w:w="1418"/>
        <w:gridCol w:w="1134"/>
        <w:gridCol w:w="1276"/>
        <w:gridCol w:w="1276"/>
        <w:gridCol w:w="1134"/>
        <w:gridCol w:w="1471"/>
      </w:tblGrid>
      <w:tr w:rsidR="006D518B" w:rsidRPr="00C0106C" w:rsidTr="00736785">
        <w:trPr>
          <w:trHeight w:hRule="exact" w:val="409"/>
          <w:jc w:val="center"/>
        </w:trPr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eastAsia="zh-CN"/>
              </w:rPr>
              <w:t>NR Bands</w:t>
            </w:r>
          </w:p>
        </w:tc>
        <w:tc>
          <w:tcPr>
            <w:tcW w:w="9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6D518B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eastAsia="zh-CN"/>
              </w:rPr>
              <w:t>Minimum Channel bandwidth(MHz)</w:t>
            </w:r>
          </w:p>
        </w:tc>
        <w:tc>
          <w:tcPr>
            <w:tcW w:w="6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6D518B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eastAsia="zh-CN"/>
              </w:rPr>
              <w:t>Channel raster</w:t>
            </w:r>
            <w:r w:rsidR="006D518B">
              <w:rPr>
                <w:rFonts w:ascii="Arial" w:eastAsia="宋体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Data SCS</w:t>
            </w: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br/>
              <w:t>(kHz)</w:t>
            </w:r>
          </w:p>
        </w:tc>
        <w:tc>
          <w:tcPr>
            <w:tcW w:w="6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eastAsia="zh-CN"/>
              </w:rPr>
              <w:t>SS block SCS (kHz)</w:t>
            </w:r>
          </w:p>
        </w:tc>
        <w:tc>
          <w:tcPr>
            <w:tcW w:w="6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BWconfig</w:t>
            </w: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br/>
              <w:t>(RB)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SS block</w:t>
            </w: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br/>
              <w:t>(RB)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7287" w:rsidRDefault="00A71A94" w:rsidP="00847287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Max.SS raster</w:t>
            </w:r>
          </w:p>
          <w:p w:rsidR="00A71A94" w:rsidRPr="00C0106C" w:rsidRDefault="00A71A94" w:rsidP="00847287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(MHz)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n1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0.28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N.A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n3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0.28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N.A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ECA" w:rsidRPr="00C0106C" w:rsidRDefault="00901ECA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n5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ECA" w:rsidRPr="00C0106C" w:rsidRDefault="00901ECA" w:rsidP="002279D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6F58AC">
              <w:rPr>
                <w:rFonts w:ascii="Arial" w:eastAsia="宋体" w:hAnsi="Arial" w:cs="Arial" w:hint="eastAsia"/>
                <w:bCs/>
                <w:color w:val="000000" w:themeColor="text1"/>
                <w:sz w:val="18"/>
                <w:szCs w:val="18"/>
                <w:lang w:val="en-US" w:eastAsia="zh-CN"/>
              </w:rPr>
              <w:t>[</w:t>
            </w: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10</w:t>
            </w:r>
            <w:r w:rsidRPr="006F58AC">
              <w:rPr>
                <w:rFonts w:ascii="Arial" w:eastAsia="宋体" w:hAnsi="Arial" w:cs="Arial" w:hint="eastAsia"/>
                <w:bCs/>
                <w:color w:val="000000" w:themeColor="text1"/>
                <w:sz w:val="18"/>
                <w:szCs w:val="18"/>
                <w:lang w:val="en-US" w:eastAsia="zh-CN"/>
              </w:rPr>
              <w:t>]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ECA" w:rsidRPr="00C0106C" w:rsidRDefault="00901ECA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ECA" w:rsidRPr="00C0106C" w:rsidRDefault="00901ECA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ECA" w:rsidRPr="00C0106C" w:rsidRDefault="00901ECA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[</w:t>
            </w: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]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ECA" w:rsidRPr="00C0106C" w:rsidRDefault="00901ECA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ECA" w:rsidRPr="00C0106C" w:rsidRDefault="00901ECA" w:rsidP="00901ECA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ECA" w:rsidRPr="00A71A94" w:rsidRDefault="00901ECA" w:rsidP="001F1B05">
            <w:pPr>
              <w:jc w:val="center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[0.82]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01ECA" w:rsidRPr="00C0106C" w:rsidRDefault="00901ECA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ECA" w:rsidRPr="00C0106C" w:rsidRDefault="00901ECA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ECA" w:rsidRPr="00C0106C" w:rsidRDefault="00901ECA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ECA" w:rsidRPr="00C0106C" w:rsidRDefault="00901ECA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ECA" w:rsidRPr="00C0106C" w:rsidRDefault="00901ECA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ECA" w:rsidRPr="00C0106C" w:rsidRDefault="00901ECA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3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ECA" w:rsidRPr="00C0106C" w:rsidRDefault="00901ECA" w:rsidP="00C0037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ECA" w:rsidRPr="00A71A94" w:rsidRDefault="00901ECA" w:rsidP="002279D1">
            <w:pPr>
              <w:jc w:val="center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[</w:t>
            </w:r>
            <w:r w:rsidRPr="00A71A94">
              <w:rPr>
                <w:rFonts w:ascii="Arial" w:hAnsi="Arial" w:cs="Arial"/>
                <w:color w:val="000000" w:themeColor="text1"/>
                <w:sz w:val="18"/>
                <w:szCs w:val="18"/>
              </w:rPr>
              <w:t>0.1</w:t>
            </w: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]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01ECA" w:rsidRPr="00C0106C" w:rsidRDefault="00901ECA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ECA" w:rsidRPr="00C0106C" w:rsidRDefault="00901ECA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ECA" w:rsidRPr="00C0106C" w:rsidRDefault="00901ECA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ECA" w:rsidRPr="00C0106C" w:rsidRDefault="00901ECA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ECA" w:rsidRPr="00C0106C" w:rsidRDefault="00901ECA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ECA" w:rsidRPr="00C0106C" w:rsidRDefault="00901ECA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ECA" w:rsidRPr="00C0106C" w:rsidRDefault="00901ECA" w:rsidP="00C0037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ECA" w:rsidRPr="00A71A94" w:rsidRDefault="00901ECA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N.A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[</w:t>
            </w: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</w:t>
            </w: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]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[</w:t>
            </w: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]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6F58AC">
              <w:rPr>
                <w:rFonts w:ascii="Arial" w:eastAsia="宋体" w:hAnsi="Arial" w:cs="Arial" w:hint="eastAsia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[</w:t>
            </w: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0.28</w:t>
            </w: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]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N.A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n7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0.28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N.A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n8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0.28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N.A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n20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0.28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N.A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0.28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N.A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[</w:t>
            </w: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</w:t>
            </w: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]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[</w:t>
            </w: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15</w:t>
            </w: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[</w:t>
            </w: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0.28</w:t>
            </w: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]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N.A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6F58AC" w:rsidRDefault="00A71A94" w:rsidP="002279D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[</w:t>
            </w: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</w:t>
            </w: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]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6F58AC" w:rsidRDefault="00A71A94" w:rsidP="002279D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[</w:t>
            </w: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30</w:t>
            </w: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1276EC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[0.82]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[</w:t>
            </w:r>
            <w:r w:rsidRPr="00A71A94">
              <w:rPr>
                <w:rFonts w:ascii="Arial" w:hAnsi="Arial" w:cs="Arial"/>
                <w:color w:val="000000" w:themeColor="text1"/>
                <w:sz w:val="18"/>
                <w:szCs w:val="18"/>
              </w:rPr>
              <w:t>0.1</w:t>
            </w: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]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n70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[</w:t>
            </w: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0.28</w:t>
            </w: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]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N.A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[</w:t>
            </w: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0.28</w:t>
            </w: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]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N.A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[</w:t>
            </w: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]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[</w:t>
            </w: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5.055</w:t>
            </w: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]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n77</w:t>
            </w:r>
          </w:p>
        </w:tc>
        <w:tc>
          <w:tcPr>
            <w:tcW w:w="911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3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1276EC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[4.335]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bCs/>
                <w:color w:val="000000"/>
                <w:sz w:val="18"/>
                <w:szCs w:val="18"/>
                <w:lang w:eastAsia="zh-CN"/>
              </w:rPr>
              <w:t>[</w:t>
            </w:r>
            <w:r w:rsidRPr="00A71A9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3.615</w:t>
            </w:r>
            <w:r w:rsidRPr="00A71A94">
              <w:rPr>
                <w:rFonts w:ascii="Arial" w:eastAsiaTheme="minorEastAsia" w:hAnsi="Arial" w:cs="Arial" w:hint="eastAsia"/>
                <w:bCs/>
                <w:color w:val="000000"/>
                <w:sz w:val="18"/>
                <w:szCs w:val="18"/>
                <w:lang w:eastAsia="zh-CN"/>
              </w:rPr>
              <w:t>]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[</w:t>
            </w: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]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</w:t>
            </w:r>
            <w:r w:rsidRPr="006F58AC">
              <w:rPr>
                <w:rFonts w:ascii="Arial" w:eastAsia="宋体" w:hAnsi="Arial" w:cs="Arial" w:hint="eastAsia"/>
                <w:bCs/>
                <w:color w:val="000000" w:themeColor="text1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[</w:t>
            </w:r>
            <w:r w:rsidRPr="00A71A9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0.735</w:t>
            </w: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]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F60576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3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F60576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[0.015]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F60576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F60576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[</w:t>
            </w:r>
            <w:r w:rsidR="00F60576">
              <w:rPr>
                <w:rFonts w:ascii="Arial" w:eastAsiaTheme="minorEastAsia" w:hAnsi="Arial" w:cs="Arial" w:hint="eastAsia"/>
                <w:bCs/>
                <w:color w:val="000000"/>
                <w:sz w:val="18"/>
                <w:szCs w:val="18"/>
                <w:lang w:eastAsia="zh-CN"/>
              </w:rPr>
              <w:t>N.A</w:t>
            </w: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]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[</w:t>
            </w: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]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[</w:t>
            </w: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5.055</w:t>
            </w: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]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3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[</w:t>
            </w:r>
            <w:r w:rsidRPr="00A71A9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4.335</w:t>
            </w: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]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3.615</w:t>
            </w:r>
          </w:p>
        </w:tc>
      </w:tr>
      <w:tr w:rsidR="00FE1DEF" w:rsidRPr="006F58AC" w:rsidTr="00736785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1DEF" w:rsidRPr="00C0106C" w:rsidRDefault="00FE1DEF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DEF" w:rsidRPr="00C0106C" w:rsidRDefault="00FE1DEF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DEF" w:rsidRPr="00C0106C" w:rsidRDefault="00FE1DEF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DEF" w:rsidRPr="00C0106C" w:rsidRDefault="00FE1DEF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DEF" w:rsidRPr="00C0106C" w:rsidRDefault="00FE1DEF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[</w:t>
            </w: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]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DEF" w:rsidRPr="00C0106C" w:rsidRDefault="00FE1DEF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DEF" w:rsidRPr="00C0106C" w:rsidRDefault="00FE1DEF" w:rsidP="00C0037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DEF" w:rsidRPr="00A71A94" w:rsidRDefault="00FE1DEF" w:rsidP="00222373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[</w:t>
            </w:r>
            <w:r w:rsidRPr="00A71A9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0.735</w:t>
            </w: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]</w:t>
            </w:r>
          </w:p>
        </w:tc>
      </w:tr>
      <w:tr w:rsidR="00FE1DEF" w:rsidRPr="006F58AC" w:rsidTr="00736785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1DEF" w:rsidRPr="00C0106C" w:rsidRDefault="00FE1DEF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DEF" w:rsidRPr="00C0106C" w:rsidRDefault="00FE1DEF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DEF" w:rsidRPr="00C0106C" w:rsidRDefault="00FE1DEF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DEF" w:rsidRPr="00C0106C" w:rsidRDefault="00FE1DEF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DEF" w:rsidRPr="00C0106C" w:rsidRDefault="00FE1DEF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DEF" w:rsidRPr="00C0106C" w:rsidRDefault="00823639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3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DEF" w:rsidRPr="00C0106C" w:rsidRDefault="00FE1DEF" w:rsidP="00C0037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DEF" w:rsidRPr="00A71A94" w:rsidRDefault="00FE1DEF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[0.015]</w:t>
            </w:r>
          </w:p>
        </w:tc>
      </w:tr>
      <w:tr w:rsidR="00FE1DEF" w:rsidRPr="006F58AC" w:rsidTr="00736785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1DEF" w:rsidRPr="00C0106C" w:rsidRDefault="00FE1DEF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DEF" w:rsidRPr="00C0106C" w:rsidRDefault="00FE1DEF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DEF" w:rsidRPr="00C0106C" w:rsidRDefault="00FE1DEF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DEF" w:rsidRPr="00C0106C" w:rsidRDefault="00FE1DEF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DEF" w:rsidRPr="00C0106C" w:rsidRDefault="00FE1DEF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DEF" w:rsidRPr="00C0106C" w:rsidRDefault="00823639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DEF" w:rsidRPr="00C0106C" w:rsidRDefault="00FE1DEF" w:rsidP="00C0037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DEF" w:rsidRPr="00A71A94" w:rsidRDefault="00FE1DEF" w:rsidP="00222373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[</w:t>
            </w:r>
            <w:r>
              <w:rPr>
                <w:rFonts w:ascii="Arial" w:eastAsiaTheme="minorEastAsia" w:hAnsi="Arial" w:cs="Arial" w:hint="eastAsia"/>
                <w:bCs/>
                <w:color w:val="000000"/>
                <w:sz w:val="18"/>
                <w:szCs w:val="18"/>
                <w:lang w:eastAsia="zh-CN"/>
              </w:rPr>
              <w:t>N.A</w:t>
            </w: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]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n79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6F58AC">
              <w:rPr>
                <w:rFonts w:ascii="Arial" w:eastAsia="宋体" w:hAnsi="Arial" w:cs="Arial" w:hint="eastAsia"/>
                <w:bCs/>
                <w:color w:val="000000" w:themeColor="text1"/>
                <w:sz w:val="18"/>
                <w:szCs w:val="18"/>
                <w:lang w:val="en-US" w:eastAsia="zh-CN"/>
              </w:rPr>
              <w:t>[</w:t>
            </w: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40</w:t>
            </w:r>
            <w:r w:rsidRPr="006F58AC">
              <w:rPr>
                <w:rFonts w:ascii="Arial" w:eastAsia="宋体" w:hAnsi="Arial" w:cs="Arial" w:hint="eastAsia"/>
                <w:bCs/>
                <w:color w:val="000000" w:themeColor="text1"/>
                <w:sz w:val="18"/>
                <w:szCs w:val="18"/>
                <w:lang w:val="en-US" w:eastAsia="zh-CN"/>
              </w:rPr>
              <w:t>]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216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30.255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106</w:t>
            </w:r>
          </w:p>
        </w:tc>
        <w:tc>
          <w:tcPr>
            <w:tcW w:w="53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29.535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51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28.095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13.02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11.58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13.02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11.58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13.02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11.58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1</w:t>
            </w: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13.02</w:t>
            </w:r>
          </w:p>
        </w:tc>
      </w:tr>
      <w:tr w:rsidR="006D518B" w:rsidRPr="006F58AC" w:rsidTr="00736785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2279D1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C0106C" w:rsidRDefault="00A71A94" w:rsidP="00C00371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94" w:rsidRPr="00A71A94" w:rsidRDefault="00A71A94" w:rsidP="002279D1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11.58</w:t>
            </w:r>
          </w:p>
        </w:tc>
      </w:tr>
    </w:tbl>
    <w:p w:rsidR="003332BF" w:rsidRDefault="003332BF" w:rsidP="00637AA7">
      <w:pPr>
        <w:spacing w:after="0"/>
        <w:rPr>
          <w:rFonts w:eastAsiaTheme="minorEastAsia"/>
          <w:sz w:val="20"/>
          <w:lang w:val="en-US" w:eastAsia="zh-CN"/>
        </w:rPr>
      </w:pPr>
    </w:p>
    <w:bookmarkEnd w:id="1"/>
    <w:bookmarkEnd w:id="2"/>
    <w:p w:rsidR="000E6C9F" w:rsidRDefault="000E6C9F">
      <w:pPr>
        <w:pStyle w:val="1"/>
        <w:numPr>
          <w:ilvl w:val="0"/>
          <w:numId w:val="13"/>
        </w:numPr>
        <w:tabs>
          <w:tab w:val="left" w:pos="420"/>
        </w:tabs>
        <w:spacing w:before="0" w:after="120"/>
        <w:rPr>
          <w:rFonts w:ascii="Times New Roman" w:eastAsia="宋体" w:hAnsi="Times New Roman"/>
          <w:b/>
          <w:sz w:val="28"/>
          <w:szCs w:val="24"/>
          <w:lang w:eastAsia="zh-CN"/>
        </w:rPr>
      </w:pPr>
      <w:r>
        <w:rPr>
          <w:rFonts w:ascii="Times New Roman" w:eastAsia="宋体" w:hAnsi="Times New Roman"/>
          <w:b/>
          <w:sz w:val="28"/>
          <w:szCs w:val="24"/>
          <w:lang w:eastAsia="zh-CN"/>
        </w:rPr>
        <w:t>Conclusion</w:t>
      </w:r>
    </w:p>
    <w:p w:rsidR="000E6C9F" w:rsidRPr="00E56B0E" w:rsidRDefault="000E6C9F">
      <w:pPr>
        <w:spacing w:before="120" w:after="120"/>
        <w:rPr>
          <w:rFonts w:eastAsia="宋体"/>
          <w:sz w:val="21"/>
          <w:szCs w:val="21"/>
          <w:lang w:eastAsia="zh-CN"/>
        </w:rPr>
      </w:pPr>
      <w:r w:rsidRPr="00E56B0E">
        <w:rPr>
          <w:rFonts w:eastAsia="宋体"/>
          <w:sz w:val="21"/>
          <w:szCs w:val="21"/>
          <w:lang w:eastAsia="zh-CN"/>
        </w:rPr>
        <w:t xml:space="preserve">In this contribution, we further discuss </w:t>
      </w:r>
      <w:r w:rsidR="006475DB" w:rsidRPr="00E56B0E">
        <w:rPr>
          <w:rFonts w:eastAsia="宋体" w:hint="eastAsia"/>
          <w:sz w:val="21"/>
          <w:szCs w:val="21"/>
          <w:lang w:eastAsia="zh-CN"/>
        </w:rPr>
        <w:t>on</w:t>
      </w:r>
      <w:r w:rsidRPr="00E56B0E">
        <w:rPr>
          <w:rFonts w:eastAsia="宋体"/>
          <w:sz w:val="21"/>
          <w:szCs w:val="21"/>
          <w:lang w:eastAsia="zh-CN"/>
        </w:rPr>
        <w:t xml:space="preserve"> the </w:t>
      </w:r>
      <w:r w:rsidR="006475DB" w:rsidRPr="00E56B0E">
        <w:rPr>
          <w:rFonts w:eastAsia="宋体" w:hint="eastAsia"/>
          <w:sz w:val="21"/>
          <w:szCs w:val="21"/>
          <w:lang w:eastAsia="zh-CN"/>
        </w:rPr>
        <w:t>sync</w:t>
      </w:r>
      <w:r w:rsidRPr="00E56B0E">
        <w:rPr>
          <w:rFonts w:eastAsia="宋体" w:hint="eastAsia"/>
          <w:sz w:val="21"/>
          <w:szCs w:val="21"/>
          <w:lang w:eastAsia="zh-CN"/>
        </w:rPr>
        <w:t xml:space="preserve"> raster </w:t>
      </w:r>
      <w:r w:rsidRPr="00E56B0E">
        <w:rPr>
          <w:rFonts w:eastAsia="宋体"/>
          <w:sz w:val="21"/>
          <w:szCs w:val="21"/>
          <w:lang w:eastAsia="zh-CN"/>
        </w:rPr>
        <w:t>in NR</w:t>
      </w:r>
      <w:r w:rsidR="00152A2D" w:rsidRPr="00E56B0E">
        <w:rPr>
          <w:rFonts w:eastAsia="宋体" w:hint="eastAsia"/>
          <w:sz w:val="21"/>
          <w:szCs w:val="21"/>
          <w:lang w:eastAsia="zh-CN"/>
        </w:rPr>
        <w:t xml:space="preserve"> </w:t>
      </w:r>
      <w:r w:rsidRPr="00E56B0E">
        <w:rPr>
          <w:rFonts w:eastAsia="宋体"/>
          <w:sz w:val="21"/>
          <w:szCs w:val="21"/>
          <w:lang w:eastAsia="zh-CN"/>
        </w:rPr>
        <w:t xml:space="preserve">and have the following </w:t>
      </w:r>
      <w:r w:rsidRPr="00E56B0E">
        <w:rPr>
          <w:rFonts w:eastAsia="宋体" w:hint="eastAsia"/>
          <w:sz w:val="21"/>
          <w:szCs w:val="21"/>
          <w:lang w:eastAsia="zh-CN"/>
        </w:rPr>
        <w:t>proposals</w:t>
      </w:r>
      <w:r w:rsidRPr="00E56B0E">
        <w:rPr>
          <w:rFonts w:eastAsia="宋体"/>
          <w:sz w:val="21"/>
          <w:szCs w:val="21"/>
          <w:lang w:eastAsia="zh-CN"/>
        </w:rPr>
        <w:t>:</w:t>
      </w:r>
    </w:p>
    <w:p w:rsidR="00AC511F" w:rsidRPr="00E56B0E" w:rsidRDefault="00152A2D" w:rsidP="00AC511F">
      <w:pPr>
        <w:rPr>
          <w:rFonts w:eastAsia="宋体"/>
          <w:sz w:val="21"/>
          <w:szCs w:val="21"/>
          <w:lang w:eastAsia="zh-CN"/>
        </w:rPr>
      </w:pPr>
      <w:r w:rsidRPr="00E56B0E">
        <w:rPr>
          <w:rFonts w:eastAsia="宋体" w:hint="eastAsia"/>
          <w:b/>
          <w:sz w:val="21"/>
          <w:szCs w:val="21"/>
          <w:lang w:val="en-US" w:eastAsia="zh-CN"/>
        </w:rPr>
        <w:lastRenderedPageBreak/>
        <w:t xml:space="preserve">Proposal 1. </w:t>
      </w:r>
      <w:r w:rsidR="00AC511F">
        <w:rPr>
          <w:rFonts w:eastAsia="宋体" w:hint="eastAsia"/>
          <w:b/>
          <w:sz w:val="21"/>
          <w:szCs w:val="21"/>
          <w:lang w:eastAsia="zh-CN"/>
        </w:rPr>
        <w:t>T</w:t>
      </w:r>
      <w:r w:rsidR="00AC511F" w:rsidRPr="00E56B0E">
        <w:rPr>
          <w:rFonts w:eastAsia="宋体"/>
          <w:b/>
          <w:sz w:val="21"/>
          <w:szCs w:val="21"/>
          <w:lang w:eastAsia="zh-CN"/>
        </w:rPr>
        <w:t xml:space="preserve">he </w:t>
      </w:r>
      <w:r w:rsidR="00AC511F">
        <w:rPr>
          <w:rFonts w:eastAsia="宋体"/>
          <w:b/>
          <w:sz w:val="21"/>
          <w:szCs w:val="21"/>
          <w:lang w:eastAsia="zh-CN"/>
        </w:rPr>
        <w:t>maximum</w:t>
      </w:r>
      <w:r w:rsidR="00AC511F">
        <w:rPr>
          <w:rFonts w:eastAsia="宋体" w:hint="eastAsia"/>
          <w:b/>
          <w:sz w:val="21"/>
          <w:szCs w:val="21"/>
          <w:lang w:eastAsia="zh-CN"/>
        </w:rPr>
        <w:t xml:space="preserve"> </w:t>
      </w:r>
      <w:r w:rsidR="00AC511F" w:rsidRPr="00E56B0E">
        <w:rPr>
          <w:rFonts w:eastAsia="宋体" w:hint="eastAsia"/>
          <w:b/>
          <w:sz w:val="21"/>
          <w:szCs w:val="21"/>
          <w:lang w:eastAsia="zh-CN"/>
        </w:rPr>
        <w:t>s</w:t>
      </w:r>
      <w:r w:rsidR="00AC511F" w:rsidRPr="00E56B0E">
        <w:rPr>
          <w:rFonts w:eastAsia="宋体"/>
          <w:b/>
          <w:sz w:val="21"/>
          <w:szCs w:val="21"/>
          <w:lang w:eastAsia="zh-CN"/>
        </w:rPr>
        <w:t>ync raster</w:t>
      </w:r>
      <w:r w:rsidR="00AC511F" w:rsidRPr="00E56B0E">
        <w:rPr>
          <w:rFonts w:eastAsia="宋体" w:hint="eastAsia"/>
          <w:b/>
          <w:sz w:val="21"/>
          <w:szCs w:val="21"/>
          <w:lang w:eastAsia="zh-CN"/>
        </w:rPr>
        <w:t xml:space="preserve"> </w:t>
      </w:r>
      <w:r w:rsidR="00AC511F" w:rsidRPr="00E56B0E">
        <w:rPr>
          <w:rFonts w:eastAsia="宋体"/>
          <w:b/>
          <w:sz w:val="21"/>
          <w:szCs w:val="21"/>
          <w:lang w:eastAsia="zh-CN"/>
        </w:rPr>
        <w:t xml:space="preserve">is given by </w:t>
      </w:r>
      <w:r w:rsidR="00AC511F" w:rsidRPr="00E56B0E">
        <w:rPr>
          <w:rFonts w:hint="eastAsia"/>
          <w:b/>
          <w:sz w:val="21"/>
          <w:szCs w:val="21"/>
        </w:rPr>
        <w:t>BW</w:t>
      </w:r>
      <w:r w:rsidR="00AC511F" w:rsidRPr="00E56B0E">
        <w:rPr>
          <w:rFonts w:hint="eastAsia"/>
          <w:b/>
          <w:sz w:val="21"/>
          <w:szCs w:val="21"/>
          <w:vertAlign w:val="subscript"/>
        </w:rPr>
        <w:t>conf</w:t>
      </w:r>
      <w:r w:rsidR="00AC511F" w:rsidRPr="00E56B0E">
        <w:rPr>
          <w:rFonts w:eastAsiaTheme="minorEastAsia" w:hint="eastAsia"/>
          <w:b/>
          <w:sz w:val="21"/>
          <w:szCs w:val="21"/>
          <w:vertAlign w:val="subscript"/>
          <w:lang w:eastAsia="zh-CN"/>
        </w:rPr>
        <w:t xml:space="preserve"> </w:t>
      </w:r>
      <w:r w:rsidR="00AC511F" w:rsidRPr="00E56B0E">
        <w:rPr>
          <w:rFonts w:hint="eastAsia"/>
          <w:b/>
          <w:sz w:val="21"/>
          <w:szCs w:val="21"/>
        </w:rPr>
        <w:t>+</w:t>
      </w:r>
      <w:r w:rsidR="00AC511F" w:rsidRPr="00E56B0E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="00AC511F" w:rsidRPr="00E56B0E">
        <w:rPr>
          <w:rFonts w:hint="eastAsia"/>
          <w:b/>
          <w:sz w:val="21"/>
          <w:szCs w:val="21"/>
        </w:rPr>
        <w:t>F</w:t>
      </w:r>
      <w:r w:rsidR="00AC511F" w:rsidRPr="00E56B0E">
        <w:rPr>
          <w:rFonts w:eastAsia="宋体" w:hint="eastAsia"/>
          <w:b/>
          <w:sz w:val="21"/>
          <w:szCs w:val="21"/>
          <w:vertAlign w:val="subscript"/>
          <w:lang w:eastAsia="zh-CN"/>
        </w:rPr>
        <w:t>C</w:t>
      </w:r>
      <w:r w:rsidR="00AC511F" w:rsidRPr="00E56B0E">
        <w:rPr>
          <w:rFonts w:hint="eastAsia"/>
          <w:b/>
          <w:sz w:val="21"/>
          <w:szCs w:val="21"/>
          <w:vertAlign w:val="subscript"/>
        </w:rPr>
        <w:t>R</w:t>
      </w:r>
      <w:r w:rsidR="00AC511F" w:rsidRPr="00E56B0E">
        <w:rPr>
          <w:rFonts w:eastAsiaTheme="minorEastAsia" w:hint="eastAsia"/>
          <w:b/>
          <w:sz w:val="21"/>
          <w:szCs w:val="21"/>
          <w:vertAlign w:val="subscript"/>
          <w:lang w:eastAsia="zh-CN"/>
        </w:rPr>
        <w:t xml:space="preserve"> </w:t>
      </w:r>
      <w:r w:rsidR="00AC511F" w:rsidRPr="00E56B0E">
        <w:rPr>
          <w:rFonts w:eastAsia="宋体" w:hint="eastAsia"/>
          <w:b/>
          <w:sz w:val="21"/>
          <w:szCs w:val="21"/>
          <w:lang w:eastAsia="zh-CN"/>
        </w:rPr>
        <w:t>-</w:t>
      </w:r>
      <w:r w:rsidR="00AC511F" w:rsidRPr="00E56B0E">
        <w:rPr>
          <w:rFonts w:hint="eastAsia"/>
          <w:b/>
          <w:sz w:val="21"/>
          <w:szCs w:val="21"/>
        </w:rPr>
        <w:t xml:space="preserve"> BW</w:t>
      </w:r>
      <w:r w:rsidR="00AC511F" w:rsidRPr="00E56B0E">
        <w:rPr>
          <w:rFonts w:hint="eastAsia"/>
          <w:b/>
          <w:sz w:val="21"/>
          <w:szCs w:val="21"/>
          <w:vertAlign w:val="subscript"/>
        </w:rPr>
        <w:t>SS</w:t>
      </w:r>
      <w:r w:rsidR="00AC511F" w:rsidRPr="00E56B0E">
        <w:rPr>
          <w:rFonts w:eastAsia="宋体" w:hint="eastAsia"/>
          <w:b/>
          <w:sz w:val="21"/>
          <w:szCs w:val="21"/>
          <w:lang w:eastAsia="zh-CN"/>
        </w:rPr>
        <w:t>.</w:t>
      </w:r>
    </w:p>
    <w:p w:rsidR="0005477E" w:rsidRDefault="00AC511F" w:rsidP="00BB103E">
      <w:pPr>
        <w:spacing w:before="120" w:after="120"/>
        <w:jc w:val="both"/>
        <w:rPr>
          <w:rFonts w:eastAsia="宋体" w:hint="eastAsia"/>
          <w:sz w:val="21"/>
          <w:szCs w:val="21"/>
          <w:lang w:eastAsia="zh-CN"/>
        </w:rPr>
      </w:pPr>
      <w:r w:rsidRPr="00AC511F">
        <w:rPr>
          <w:rFonts w:eastAsia="宋体" w:hint="eastAsia"/>
          <w:sz w:val="21"/>
          <w:szCs w:val="21"/>
          <w:lang w:eastAsia="zh-CN"/>
        </w:rPr>
        <w:t>T</w:t>
      </w:r>
      <w:r>
        <w:rPr>
          <w:rFonts w:eastAsia="宋体" w:hint="eastAsia"/>
          <w:sz w:val="21"/>
          <w:szCs w:val="21"/>
          <w:lang w:eastAsia="zh-CN"/>
        </w:rPr>
        <w:t xml:space="preserve">he </w:t>
      </w:r>
      <w:r w:rsidRPr="0079614F">
        <w:rPr>
          <w:rFonts w:eastAsia="宋体" w:hint="eastAsia"/>
          <w:sz w:val="21"/>
          <w:szCs w:val="21"/>
          <w:lang w:eastAsia="zh-CN"/>
        </w:rPr>
        <w:t>maximum SS raster for each NR bands</w:t>
      </w:r>
      <w:r>
        <w:rPr>
          <w:rFonts w:eastAsia="宋体" w:hint="eastAsia"/>
          <w:sz w:val="21"/>
          <w:szCs w:val="21"/>
          <w:lang w:eastAsia="zh-CN"/>
        </w:rPr>
        <w:t xml:space="preserve"> are</w:t>
      </w:r>
      <w:r w:rsidRPr="0079614F">
        <w:rPr>
          <w:rFonts w:eastAsia="宋体" w:hint="eastAsia"/>
          <w:sz w:val="21"/>
          <w:szCs w:val="21"/>
          <w:lang w:eastAsia="zh-CN"/>
        </w:rPr>
        <w:t xml:space="preserve"> shown in</w:t>
      </w:r>
      <w:r>
        <w:rPr>
          <w:rFonts w:eastAsia="宋体" w:hint="eastAsia"/>
          <w:sz w:val="21"/>
          <w:szCs w:val="21"/>
          <w:lang w:eastAsia="zh-CN"/>
        </w:rPr>
        <w:t xml:space="preserve"> </w:t>
      </w:r>
      <w:r w:rsidR="00BB103E">
        <w:rPr>
          <w:rFonts w:eastAsia="宋体" w:hint="eastAsia"/>
          <w:sz w:val="21"/>
          <w:szCs w:val="21"/>
          <w:lang w:eastAsia="zh-CN"/>
        </w:rPr>
        <w:t>the following table.</w:t>
      </w:r>
    </w:p>
    <w:tbl>
      <w:tblPr>
        <w:tblW w:w="5376" w:type="pct"/>
        <w:jc w:val="center"/>
        <w:tblLook w:val="04A0"/>
      </w:tblPr>
      <w:tblGrid>
        <w:gridCol w:w="958"/>
        <w:gridCol w:w="1931"/>
        <w:gridCol w:w="1418"/>
        <w:gridCol w:w="1134"/>
        <w:gridCol w:w="1276"/>
        <w:gridCol w:w="1276"/>
        <w:gridCol w:w="1134"/>
        <w:gridCol w:w="1471"/>
      </w:tblGrid>
      <w:tr w:rsidR="00CF7BE9" w:rsidRPr="00C0106C" w:rsidTr="00222373">
        <w:trPr>
          <w:trHeight w:hRule="exact" w:val="409"/>
          <w:jc w:val="center"/>
        </w:trPr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eastAsia="zh-CN"/>
              </w:rPr>
              <w:t>NR Bands</w:t>
            </w:r>
          </w:p>
        </w:tc>
        <w:tc>
          <w:tcPr>
            <w:tcW w:w="9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eastAsia="zh-CN"/>
              </w:rPr>
              <w:t>Minimum Channel bandwidth(MHz)</w:t>
            </w:r>
          </w:p>
        </w:tc>
        <w:tc>
          <w:tcPr>
            <w:tcW w:w="6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eastAsia="zh-CN"/>
              </w:rPr>
              <w:t>Channel raster</w:t>
            </w:r>
            <w:r>
              <w:rPr>
                <w:rFonts w:ascii="Arial" w:eastAsia="宋体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Data SCS</w:t>
            </w: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br/>
              <w:t>(kHz)</w:t>
            </w:r>
          </w:p>
        </w:tc>
        <w:tc>
          <w:tcPr>
            <w:tcW w:w="6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eastAsia="zh-CN"/>
              </w:rPr>
              <w:t>SS block SCS (kHz)</w:t>
            </w:r>
          </w:p>
        </w:tc>
        <w:tc>
          <w:tcPr>
            <w:tcW w:w="6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37A4" w:rsidRDefault="00CF7BE9" w:rsidP="006137A4">
            <w:pPr>
              <w:spacing w:after="0"/>
              <w:jc w:val="center"/>
              <w:rPr>
                <w:rFonts w:ascii="Arial" w:eastAsia="宋体" w:hAnsi="Arial" w:cs="Arial" w:hint="eastAsia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BWconfig</w:t>
            </w:r>
          </w:p>
          <w:p w:rsidR="00CF7BE9" w:rsidRPr="00C0106C" w:rsidRDefault="00CF7BE9" w:rsidP="006137A4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(RB)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37A4" w:rsidRDefault="00CF7BE9" w:rsidP="006137A4">
            <w:pPr>
              <w:spacing w:after="0"/>
              <w:jc w:val="center"/>
              <w:rPr>
                <w:rFonts w:ascii="Arial" w:eastAsia="宋体" w:hAnsi="Arial" w:cs="Arial" w:hint="eastAsia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SS block</w:t>
            </w:r>
          </w:p>
          <w:p w:rsidR="00CF7BE9" w:rsidRPr="00C0106C" w:rsidRDefault="00CF7BE9" w:rsidP="006137A4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(RB)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Max.SS raster</w:t>
            </w:r>
          </w:p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(MHz)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n1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0.28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N.A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n3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0.28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N.A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n5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6F58AC">
              <w:rPr>
                <w:rFonts w:ascii="Arial" w:eastAsia="宋体" w:hAnsi="Arial" w:cs="Arial" w:hint="eastAsia"/>
                <w:bCs/>
                <w:color w:val="000000" w:themeColor="text1"/>
                <w:sz w:val="18"/>
                <w:szCs w:val="18"/>
                <w:lang w:val="en-US" w:eastAsia="zh-CN"/>
              </w:rPr>
              <w:t>[</w:t>
            </w: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10</w:t>
            </w:r>
            <w:r w:rsidRPr="006F58AC">
              <w:rPr>
                <w:rFonts w:ascii="Arial" w:eastAsia="宋体" w:hAnsi="Arial" w:cs="Arial" w:hint="eastAsia"/>
                <w:bCs/>
                <w:color w:val="000000" w:themeColor="text1"/>
                <w:sz w:val="18"/>
                <w:szCs w:val="18"/>
                <w:lang w:val="en-US" w:eastAsia="zh-CN"/>
              </w:rPr>
              <w:t>]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[</w:t>
            </w: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]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[0.82]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3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[</w:t>
            </w:r>
            <w:r w:rsidRPr="00A71A94">
              <w:rPr>
                <w:rFonts w:ascii="Arial" w:hAnsi="Arial" w:cs="Arial"/>
                <w:color w:val="000000" w:themeColor="text1"/>
                <w:sz w:val="18"/>
                <w:szCs w:val="18"/>
              </w:rPr>
              <w:t>0.1</w:t>
            </w: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]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N.A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[</w:t>
            </w: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</w:t>
            </w: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]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[</w:t>
            </w: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]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6F58AC">
              <w:rPr>
                <w:rFonts w:ascii="Arial" w:eastAsia="宋体" w:hAnsi="Arial" w:cs="Arial" w:hint="eastAsia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[</w:t>
            </w: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0.28</w:t>
            </w: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]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N.A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n7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0.28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N.A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n8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0.28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N.A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n20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0.28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N.A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0.28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N.A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[</w:t>
            </w: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</w:t>
            </w: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]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[</w:t>
            </w: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15</w:t>
            </w: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[</w:t>
            </w: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0.28</w:t>
            </w: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]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N.A</w:t>
            </w:r>
          </w:p>
        </w:tc>
      </w:tr>
      <w:tr w:rsidR="00CF7BE9" w:rsidRPr="006F58AC" w:rsidTr="002E4059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E4059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[</w:t>
            </w: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</w:t>
            </w: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]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E4059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[</w:t>
            </w: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30</w:t>
            </w: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[0.82]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[</w:t>
            </w:r>
            <w:r w:rsidRPr="00A71A94">
              <w:rPr>
                <w:rFonts w:ascii="Arial" w:hAnsi="Arial" w:cs="Arial"/>
                <w:color w:val="000000" w:themeColor="text1"/>
                <w:sz w:val="18"/>
                <w:szCs w:val="18"/>
              </w:rPr>
              <w:t>0.1</w:t>
            </w: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]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n70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[</w:t>
            </w: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0.28</w:t>
            </w: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]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N.A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[</w:t>
            </w: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0.28</w:t>
            </w: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]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N.A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[</w:t>
            </w: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]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[</w:t>
            </w: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5.055</w:t>
            </w: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]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n77</w:t>
            </w:r>
          </w:p>
        </w:tc>
        <w:tc>
          <w:tcPr>
            <w:tcW w:w="911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3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[4.335]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bCs/>
                <w:color w:val="000000"/>
                <w:sz w:val="18"/>
                <w:szCs w:val="18"/>
                <w:lang w:eastAsia="zh-CN"/>
              </w:rPr>
              <w:t>[</w:t>
            </w:r>
            <w:r w:rsidRPr="00A71A9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3.615</w:t>
            </w:r>
            <w:r w:rsidRPr="00A71A94">
              <w:rPr>
                <w:rFonts w:ascii="Arial" w:eastAsiaTheme="minorEastAsia" w:hAnsi="Arial" w:cs="Arial" w:hint="eastAsia"/>
                <w:bCs/>
                <w:color w:val="000000"/>
                <w:sz w:val="18"/>
                <w:szCs w:val="18"/>
                <w:lang w:eastAsia="zh-CN"/>
              </w:rPr>
              <w:t>]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[</w:t>
            </w: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]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</w:t>
            </w:r>
            <w:r w:rsidRPr="006F58AC">
              <w:rPr>
                <w:rFonts w:ascii="Arial" w:eastAsia="宋体" w:hAnsi="Arial" w:cs="Arial" w:hint="eastAsia"/>
                <w:bCs/>
                <w:color w:val="000000" w:themeColor="text1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[</w:t>
            </w:r>
            <w:r w:rsidRPr="00A71A9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0.735</w:t>
            </w: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]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3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[0.015]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[</w:t>
            </w:r>
            <w:r>
              <w:rPr>
                <w:rFonts w:ascii="Arial" w:eastAsiaTheme="minorEastAsia" w:hAnsi="Arial" w:cs="Arial" w:hint="eastAsia"/>
                <w:bCs/>
                <w:color w:val="000000"/>
                <w:sz w:val="18"/>
                <w:szCs w:val="18"/>
                <w:lang w:eastAsia="zh-CN"/>
              </w:rPr>
              <w:t>N.A</w:t>
            </w: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]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[</w:t>
            </w: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]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[</w:t>
            </w: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5.055</w:t>
            </w: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]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3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[</w:t>
            </w:r>
            <w:r w:rsidRPr="00A71A9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4.335</w:t>
            </w: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]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3.615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[</w:t>
            </w: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]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[</w:t>
            </w:r>
            <w:r w:rsidRPr="00A71A9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0.735</w:t>
            </w: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]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3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[0.015]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[</w:t>
            </w:r>
            <w:r>
              <w:rPr>
                <w:rFonts w:ascii="Arial" w:eastAsiaTheme="minorEastAsia" w:hAnsi="Arial" w:cs="Arial" w:hint="eastAsia"/>
                <w:bCs/>
                <w:color w:val="000000"/>
                <w:sz w:val="18"/>
                <w:szCs w:val="18"/>
                <w:lang w:eastAsia="zh-CN"/>
              </w:rPr>
              <w:t>N.A</w:t>
            </w:r>
            <w:r w:rsidRPr="00A71A94">
              <w:rPr>
                <w:rFonts w:ascii="Arial" w:eastAsiaTheme="minorEastAsia" w:hAnsi="Arial" w:cs="Arial" w:hint="eastAsia"/>
                <w:bCs/>
                <w:color w:val="000000" w:themeColor="text1"/>
                <w:sz w:val="18"/>
                <w:szCs w:val="18"/>
                <w:lang w:eastAsia="zh-CN"/>
              </w:rPr>
              <w:t>]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n79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6F58AC">
              <w:rPr>
                <w:rFonts w:ascii="Arial" w:eastAsia="宋体" w:hAnsi="Arial" w:cs="Arial" w:hint="eastAsia"/>
                <w:bCs/>
                <w:color w:val="000000" w:themeColor="text1"/>
                <w:sz w:val="18"/>
                <w:szCs w:val="18"/>
                <w:lang w:val="en-US" w:eastAsia="zh-CN"/>
              </w:rPr>
              <w:t>[</w:t>
            </w: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40</w:t>
            </w:r>
            <w:r w:rsidRPr="006F58AC">
              <w:rPr>
                <w:rFonts w:ascii="Arial" w:eastAsia="宋体" w:hAnsi="Arial" w:cs="Arial" w:hint="eastAsia"/>
                <w:bCs/>
                <w:color w:val="000000" w:themeColor="text1"/>
                <w:sz w:val="18"/>
                <w:szCs w:val="18"/>
                <w:lang w:val="en-US" w:eastAsia="zh-CN"/>
              </w:rPr>
              <w:t>]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216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30.255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02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106</w:t>
            </w:r>
          </w:p>
        </w:tc>
        <w:tc>
          <w:tcPr>
            <w:tcW w:w="53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29.535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51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28.095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13.02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11.58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13.02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11.58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13.02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11.58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91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6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6F58AC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1</w:t>
            </w: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13.02</w:t>
            </w:r>
          </w:p>
        </w:tc>
      </w:tr>
      <w:tr w:rsidR="00CF7BE9" w:rsidRPr="006F58AC" w:rsidTr="00222373">
        <w:trPr>
          <w:trHeight w:hRule="exact" w:val="227"/>
          <w:jc w:val="center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60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C0106C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53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C0106C" w:rsidRDefault="00CF7BE9" w:rsidP="00222373">
            <w:pPr>
              <w:spacing w:after="0"/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BE9" w:rsidRPr="00A71A94" w:rsidRDefault="00CF7BE9" w:rsidP="00222373">
            <w:pPr>
              <w:jc w:val="center"/>
              <w:rPr>
                <w:rFonts w:ascii="Arial" w:eastAsia="宋体" w:hAnsi="Arial" w:cs="Arial"/>
                <w:bCs/>
                <w:color w:val="000000" w:themeColor="text1"/>
                <w:sz w:val="18"/>
                <w:szCs w:val="18"/>
              </w:rPr>
            </w:pPr>
            <w:r w:rsidRPr="00A71A9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11.58</w:t>
            </w:r>
          </w:p>
        </w:tc>
      </w:tr>
    </w:tbl>
    <w:p w:rsidR="0005477E" w:rsidRPr="00AC511F" w:rsidRDefault="0005477E" w:rsidP="00152A2D">
      <w:pPr>
        <w:spacing w:before="120" w:after="120"/>
        <w:jc w:val="both"/>
        <w:rPr>
          <w:rFonts w:eastAsia="宋体"/>
          <w:sz w:val="21"/>
          <w:szCs w:val="21"/>
          <w:lang w:eastAsia="zh-CN"/>
        </w:rPr>
      </w:pPr>
    </w:p>
    <w:p w:rsidR="000E6C9F" w:rsidRDefault="000E6C9F">
      <w:pPr>
        <w:pStyle w:val="1"/>
        <w:numPr>
          <w:ilvl w:val="0"/>
          <w:numId w:val="13"/>
        </w:numPr>
        <w:tabs>
          <w:tab w:val="left" w:pos="420"/>
        </w:tabs>
        <w:spacing w:before="0" w:after="120"/>
        <w:rPr>
          <w:rFonts w:ascii="Times New Roman" w:eastAsia="宋体" w:hAnsi="Times New Roman"/>
          <w:b/>
          <w:sz w:val="28"/>
          <w:szCs w:val="24"/>
          <w:lang w:eastAsia="zh-CN"/>
        </w:rPr>
      </w:pPr>
      <w:r>
        <w:rPr>
          <w:rFonts w:ascii="Times New Roman" w:eastAsia="宋体" w:hAnsi="Times New Roman"/>
          <w:b/>
          <w:sz w:val="28"/>
          <w:szCs w:val="24"/>
          <w:lang w:eastAsia="zh-CN"/>
        </w:rPr>
        <w:t>Reference</w:t>
      </w:r>
    </w:p>
    <w:bookmarkEnd w:id="0"/>
    <w:p w:rsidR="008E1FA3" w:rsidRPr="00E56B0E" w:rsidRDefault="00E5707C" w:rsidP="008E1FA3">
      <w:pPr>
        <w:rPr>
          <w:rFonts w:eastAsia="宋体"/>
          <w:sz w:val="21"/>
          <w:szCs w:val="21"/>
          <w:lang w:eastAsia="zh-CN"/>
        </w:rPr>
      </w:pPr>
      <w:r w:rsidRPr="00E56B0E">
        <w:rPr>
          <w:rFonts w:eastAsia="宋体" w:hint="eastAsia"/>
          <w:sz w:val="21"/>
          <w:szCs w:val="21"/>
          <w:lang w:eastAsia="zh-CN"/>
        </w:rPr>
        <w:t xml:space="preserve">[1]R4-1706929, </w:t>
      </w:r>
      <w:r w:rsidR="008E1FA3" w:rsidRPr="00E56B0E">
        <w:rPr>
          <w:rFonts w:eastAsia="宋体"/>
          <w:sz w:val="21"/>
          <w:szCs w:val="21"/>
          <w:lang w:eastAsia="zh-CN"/>
        </w:rPr>
        <w:t>WF on Channel Raster for NR</w:t>
      </w:r>
      <w:r w:rsidRPr="00E56B0E">
        <w:rPr>
          <w:rFonts w:eastAsia="宋体" w:hint="eastAsia"/>
          <w:sz w:val="21"/>
          <w:szCs w:val="21"/>
          <w:lang w:eastAsia="zh-CN"/>
        </w:rPr>
        <w:t xml:space="preserve">, </w:t>
      </w:r>
      <w:r w:rsidR="008E1FA3" w:rsidRPr="00E56B0E">
        <w:rPr>
          <w:rFonts w:eastAsia="宋体"/>
          <w:sz w:val="21"/>
          <w:szCs w:val="21"/>
          <w:lang w:eastAsia="zh-CN"/>
        </w:rPr>
        <w:t>Qualcomm Incorporated, Ericsson,</w:t>
      </w:r>
      <w:r w:rsidR="00613782" w:rsidRPr="00E56B0E">
        <w:rPr>
          <w:rFonts w:eastAsia="宋体" w:hint="eastAsia"/>
          <w:sz w:val="21"/>
          <w:szCs w:val="21"/>
          <w:lang w:eastAsia="zh-CN"/>
        </w:rPr>
        <w:t xml:space="preserve"> </w:t>
      </w:r>
      <w:r w:rsidR="008E1FA3" w:rsidRPr="00E56B0E">
        <w:rPr>
          <w:rFonts w:eastAsia="宋体"/>
          <w:sz w:val="21"/>
          <w:szCs w:val="21"/>
          <w:lang w:eastAsia="zh-CN"/>
        </w:rPr>
        <w:t xml:space="preserve">Vodafone,  AT&amp;T, Sprint, Verizon, ZTE </w:t>
      </w:r>
    </w:p>
    <w:p w:rsidR="000E6C9F" w:rsidRDefault="00FD6D5E">
      <w:pPr>
        <w:rPr>
          <w:rFonts w:eastAsia="宋体"/>
          <w:sz w:val="20"/>
          <w:lang w:val="en-US" w:eastAsia="zh-CN"/>
        </w:rPr>
      </w:pPr>
      <w:r w:rsidRPr="00E56B0E">
        <w:rPr>
          <w:rFonts w:eastAsia="宋体" w:hint="eastAsia"/>
          <w:sz w:val="21"/>
          <w:szCs w:val="21"/>
          <w:lang w:eastAsia="zh-CN"/>
        </w:rPr>
        <w:t>[2] R4-</w:t>
      </w:r>
      <w:r w:rsidR="000704DF" w:rsidRPr="000704DF">
        <w:rPr>
          <w:rFonts w:eastAsia="宋体"/>
          <w:sz w:val="21"/>
          <w:szCs w:val="21"/>
          <w:lang w:eastAsia="zh-CN"/>
        </w:rPr>
        <w:t>170</w:t>
      </w:r>
      <w:r w:rsidR="000704DF" w:rsidRPr="000704DF">
        <w:rPr>
          <w:rFonts w:eastAsia="宋体" w:hint="eastAsia"/>
          <w:sz w:val="21"/>
          <w:szCs w:val="21"/>
          <w:lang w:eastAsia="zh-CN"/>
        </w:rPr>
        <w:t>9496</w:t>
      </w:r>
      <w:r w:rsidRPr="00E56B0E">
        <w:rPr>
          <w:rFonts w:eastAsia="宋体" w:hint="eastAsia"/>
          <w:sz w:val="21"/>
          <w:szCs w:val="21"/>
          <w:lang w:eastAsia="zh-CN"/>
        </w:rPr>
        <w:t xml:space="preserve">, </w:t>
      </w:r>
      <w:r w:rsidR="00973F60" w:rsidRPr="0064400C">
        <w:rPr>
          <w:rFonts w:eastAsia="宋体" w:hint="eastAsia"/>
          <w:sz w:val="21"/>
          <w:szCs w:val="21"/>
          <w:lang w:eastAsia="zh-CN"/>
        </w:rPr>
        <w:t>NR channel raster and sync raster</w:t>
      </w:r>
      <w:r w:rsidR="00973F60" w:rsidRPr="00E56B0E">
        <w:rPr>
          <w:rFonts w:eastAsia="宋体" w:hint="eastAsia"/>
          <w:sz w:val="21"/>
          <w:szCs w:val="21"/>
          <w:lang w:eastAsia="zh-CN"/>
        </w:rPr>
        <w:t xml:space="preserve">, </w:t>
      </w:r>
      <w:r w:rsidRPr="00E56B0E">
        <w:rPr>
          <w:rFonts w:eastAsia="宋体"/>
          <w:sz w:val="21"/>
          <w:szCs w:val="21"/>
          <w:lang w:eastAsia="zh-CN"/>
        </w:rPr>
        <w:t>ZTE</w:t>
      </w:r>
      <w:r w:rsidRPr="00E56B0E">
        <w:rPr>
          <w:rFonts w:eastAsia="宋体" w:hint="eastAsia"/>
          <w:sz w:val="21"/>
          <w:szCs w:val="21"/>
          <w:lang w:eastAsia="zh-CN"/>
        </w:rPr>
        <w:t xml:space="preserve"> </w:t>
      </w:r>
      <w:r w:rsidRPr="00E56B0E">
        <w:rPr>
          <w:rFonts w:eastAsia="宋体"/>
          <w:sz w:val="21"/>
          <w:szCs w:val="21"/>
          <w:lang w:eastAsia="zh-CN"/>
        </w:rPr>
        <w:t>Corporation</w:t>
      </w:r>
    </w:p>
    <w:sectPr w:rsidR="000E6C9F" w:rsidSect="00073567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63D" w:rsidRDefault="0071563D">
      <w:pPr>
        <w:spacing w:after="0"/>
      </w:pPr>
      <w:r>
        <w:separator/>
      </w:r>
    </w:p>
  </w:endnote>
  <w:endnote w:type="continuationSeparator" w:id="1">
    <w:p w:rsidR="0071563D" w:rsidRDefault="0071563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C9F" w:rsidRDefault="000E6C9F">
    <w:pPr>
      <w:pStyle w:val="aff1"/>
    </w:pPr>
    <w:r>
      <w:tab/>
      <w:t xml:space="preserve"> </w:t>
    </w:r>
    <w:fldSimple w:instr=" PAGE ">
      <w:r w:rsidR="007263F2">
        <w:rPr>
          <w:noProof/>
        </w:rPr>
        <w:t>2</w:t>
      </w:r>
    </w:fldSimple>
    <w:r>
      <w:rPr>
        <w:rFonts w:eastAsia="宋体" w:hint="eastAsia"/>
        <w:lang w:val="en-US" w:eastAsia="zh-CN"/>
      </w:rPr>
      <w:t>/</w:t>
    </w:r>
    <w:fldSimple w:instr=" NUMPAGES ">
      <w:r w:rsidR="007263F2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63D" w:rsidRDefault="0071563D">
      <w:pPr>
        <w:spacing w:after="0"/>
      </w:pPr>
      <w:r>
        <w:separator/>
      </w:r>
    </w:p>
  </w:footnote>
  <w:footnote w:type="continuationSeparator" w:id="1">
    <w:p w:rsidR="0071563D" w:rsidRDefault="0071563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198E097D"/>
    <w:multiLevelType w:val="hybridMultilevel"/>
    <w:tmpl w:val="6A68B9BE"/>
    <w:lvl w:ilvl="0" w:tplc="4432A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4B6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44FC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E26F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B802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FAE7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AF1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181E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DC23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>
    <w:nsid w:val="27C60846"/>
    <w:multiLevelType w:val="multilevel"/>
    <w:tmpl w:val="27C60846"/>
    <w:lvl w:ilvl="0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5E05BD5"/>
    <w:multiLevelType w:val="multilevel"/>
    <w:tmpl w:val="45E05BD5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6F84F30"/>
    <w:multiLevelType w:val="multilevel"/>
    <w:tmpl w:val="46F84F30"/>
    <w:lvl w:ilvl="0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564E3789"/>
    <w:multiLevelType w:val="multilevel"/>
    <w:tmpl w:val="711E211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1">
    <w:nsid w:val="576C0327"/>
    <w:multiLevelType w:val="multilevel"/>
    <w:tmpl w:val="576C0327"/>
    <w:lvl w:ilvl="0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987C28A"/>
    <w:multiLevelType w:val="singleLevel"/>
    <w:tmpl w:val="5987C28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>
    <w:nsid w:val="5AE71FF8"/>
    <w:multiLevelType w:val="hybridMultilevel"/>
    <w:tmpl w:val="2E06EA00"/>
    <w:lvl w:ilvl="0" w:tplc="B03C9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767BE0">
      <w:start w:val="1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C62E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6020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6EE9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ECD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EC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5EE5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6CD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D1C1DC1"/>
    <w:multiLevelType w:val="multilevel"/>
    <w:tmpl w:val="6D1C1DC1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73E56F14"/>
    <w:multiLevelType w:val="multilevel"/>
    <w:tmpl w:val="73E56F1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F547DFD"/>
    <w:multiLevelType w:val="singleLevel"/>
    <w:tmpl w:val="7F547DFD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16"/>
  </w:num>
  <w:num w:numId="8">
    <w:abstractNumId w:val="11"/>
  </w:num>
  <w:num w:numId="9">
    <w:abstractNumId w:val="9"/>
  </w:num>
  <w:num w:numId="10">
    <w:abstractNumId w:val="15"/>
  </w:num>
  <w:num w:numId="11">
    <w:abstractNumId w:val="17"/>
  </w:num>
  <w:num w:numId="12">
    <w:abstractNumId w:val="8"/>
  </w:num>
  <w:num w:numId="13">
    <w:abstractNumId w:val="7"/>
  </w:num>
  <w:num w:numId="14">
    <w:abstractNumId w:val="12"/>
  </w:num>
  <w:num w:numId="15">
    <w:abstractNumId w:val="5"/>
  </w:num>
  <w:num w:numId="16">
    <w:abstractNumId w:val="10"/>
  </w:num>
  <w:num w:numId="17">
    <w:abstractNumId w:val="3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displayBackgroundShape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 fillcolor="white">
      <v:fill color="white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62732C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8ED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D01"/>
    <w:rsid w:val="00003F40"/>
    <w:rsid w:val="00003FCF"/>
    <w:rsid w:val="00004063"/>
    <w:rsid w:val="00004176"/>
    <w:rsid w:val="000048BB"/>
    <w:rsid w:val="000050BF"/>
    <w:rsid w:val="000052BA"/>
    <w:rsid w:val="00005575"/>
    <w:rsid w:val="00005789"/>
    <w:rsid w:val="00006019"/>
    <w:rsid w:val="0000613E"/>
    <w:rsid w:val="00006558"/>
    <w:rsid w:val="000067FD"/>
    <w:rsid w:val="000068A9"/>
    <w:rsid w:val="00006A65"/>
    <w:rsid w:val="00006CBC"/>
    <w:rsid w:val="00006E1B"/>
    <w:rsid w:val="0000725B"/>
    <w:rsid w:val="000072EE"/>
    <w:rsid w:val="000074AB"/>
    <w:rsid w:val="00007660"/>
    <w:rsid w:val="000078C2"/>
    <w:rsid w:val="0000797C"/>
    <w:rsid w:val="0000797D"/>
    <w:rsid w:val="000113B0"/>
    <w:rsid w:val="000115C1"/>
    <w:rsid w:val="00011764"/>
    <w:rsid w:val="000118F6"/>
    <w:rsid w:val="00011AF8"/>
    <w:rsid w:val="00011C8D"/>
    <w:rsid w:val="00011E3F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5D0E"/>
    <w:rsid w:val="00016150"/>
    <w:rsid w:val="000167CC"/>
    <w:rsid w:val="00016B01"/>
    <w:rsid w:val="00016B9B"/>
    <w:rsid w:val="00016DC3"/>
    <w:rsid w:val="00017204"/>
    <w:rsid w:val="00017612"/>
    <w:rsid w:val="0001798C"/>
    <w:rsid w:val="00017A6C"/>
    <w:rsid w:val="00017C43"/>
    <w:rsid w:val="000207EC"/>
    <w:rsid w:val="00020ADA"/>
    <w:rsid w:val="00020F48"/>
    <w:rsid w:val="000212D1"/>
    <w:rsid w:val="00021DAE"/>
    <w:rsid w:val="00022A32"/>
    <w:rsid w:val="00022E4A"/>
    <w:rsid w:val="00022ED3"/>
    <w:rsid w:val="00023276"/>
    <w:rsid w:val="0002336F"/>
    <w:rsid w:val="00023AA4"/>
    <w:rsid w:val="00023C93"/>
    <w:rsid w:val="00023E5C"/>
    <w:rsid w:val="00023FBB"/>
    <w:rsid w:val="000240E4"/>
    <w:rsid w:val="00024530"/>
    <w:rsid w:val="000245B5"/>
    <w:rsid w:val="00024825"/>
    <w:rsid w:val="00024A88"/>
    <w:rsid w:val="00024B7E"/>
    <w:rsid w:val="00024E47"/>
    <w:rsid w:val="00024ECC"/>
    <w:rsid w:val="00025434"/>
    <w:rsid w:val="000258A4"/>
    <w:rsid w:val="000259BC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3D19"/>
    <w:rsid w:val="0003419C"/>
    <w:rsid w:val="00034292"/>
    <w:rsid w:val="00034562"/>
    <w:rsid w:val="00034A39"/>
    <w:rsid w:val="00034EDF"/>
    <w:rsid w:val="000353C2"/>
    <w:rsid w:val="00035CEB"/>
    <w:rsid w:val="00036249"/>
    <w:rsid w:val="00036452"/>
    <w:rsid w:val="000365C7"/>
    <w:rsid w:val="00036740"/>
    <w:rsid w:val="00036813"/>
    <w:rsid w:val="00036CA4"/>
    <w:rsid w:val="00036E34"/>
    <w:rsid w:val="000372A3"/>
    <w:rsid w:val="0003743F"/>
    <w:rsid w:val="0003796E"/>
    <w:rsid w:val="00037A0A"/>
    <w:rsid w:val="000407C3"/>
    <w:rsid w:val="00040ECD"/>
    <w:rsid w:val="0004127F"/>
    <w:rsid w:val="000414E9"/>
    <w:rsid w:val="00042230"/>
    <w:rsid w:val="000428E4"/>
    <w:rsid w:val="00042C0B"/>
    <w:rsid w:val="0004306A"/>
    <w:rsid w:val="000431EE"/>
    <w:rsid w:val="0004348B"/>
    <w:rsid w:val="0004349D"/>
    <w:rsid w:val="000436AD"/>
    <w:rsid w:val="0004374B"/>
    <w:rsid w:val="00043981"/>
    <w:rsid w:val="00043B58"/>
    <w:rsid w:val="00043BC5"/>
    <w:rsid w:val="00043C2C"/>
    <w:rsid w:val="00043E04"/>
    <w:rsid w:val="000442D9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6D3"/>
    <w:rsid w:val="00053AAA"/>
    <w:rsid w:val="00054128"/>
    <w:rsid w:val="00054629"/>
    <w:rsid w:val="00054633"/>
    <w:rsid w:val="000546F6"/>
    <w:rsid w:val="0005476A"/>
    <w:rsid w:val="0005477E"/>
    <w:rsid w:val="000548AE"/>
    <w:rsid w:val="00054B2D"/>
    <w:rsid w:val="00054B6E"/>
    <w:rsid w:val="00054F7A"/>
    <w:rsid w:val="000552EB"/>
    <w:rsid w:val="00055373"/>
    <w:rsid w:val="000558EA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5E2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CFD"/>
    <w:rsid w:val="00061DEA"/>
    <w:rsid w:val="000622D3"/>
    <w:rsid w:val="000623D4"/>
    <w:rsid w:val="0006258D"/>
    <w:rsid w:val="00062789"/>
    <w:rsid w:val="00062821"/>
    <w:rsid w:val="00062A3B"/>
    <w:rsid w:val="00062C22"/>
    <w:rsid w:val="0006304B"/>
    <w:rsid w:val="0006356F"/>
    <w:rsid w:val="00063E7B"/>
    <w:rsid w:val="00064173"/>
    <w:rsid w:val="0006438F"/>
    <w:rsid w:val="000646FC"/>
    <w:rsid w:val="00064CB1"/>
    <w:rsid w:val="000652CF"/>
    <w:rsid w:val="00065393"/>
    <w:rsid w:val="00065510"/>
    <w:rsid w:val="0006557E"/>
    <w:rsid w:val="000655EF"/>
    <w:rsid w:val="00065B22"/>
    <w:rsid w:val="00065CD5"/>
    <w:rsid w:val="00065DC9"/>
    <w:rsid w:val="000660A8"/>
    <w:rsid w:val="00066519"/>
    <w:rsid w:val="0006697D"/>
    <w:rsid w:val="00066B20"/>
    <w:rsid w:val="00066D0D"/>
    <w:rsid w:val="000674F7"/>
    <w:rsid w:val="00067C59"/>
    <w:rsid w:val="0007000C"/>
    <w:rsid w:val="000700D3"/>
    <w:rsid w:val="0007043F"/>
    <w:rsid w:val="000704DF"/>
    <w:rsid w:val="0007059D"/>
    <w:rsid w:val="00070F8E"/>
    <w:rsid w:val="000711B7"/>
    <w:rsid w:val="000716B5"/>
    <w:rsid w:val="00071841"/>
    <w:rsid w:val="00071C0F"/>
    <w:rsid w:val="000724B4"/>
    <w:rsid w:val="00072EDF"/>
    <w:rsid w:val="00072FA9"/>
    <w:rsid w:val="000732DF"/>
    <w:rsid w:val="00073567"/>
    <w:rsid w:val="000738E9"/>
    <w:rsid w:val="000742CA"/>
    <w:rsid w:val="0007438A"/>
    <w:rsid w:val="0007457C"/>
    <w:rsid w:val="00074785"/>
    <w:rsid w:val="000749DF"/>
    <w:rsid w:val="000750F0"/>
    <w:rsid w:val="0007547B"/>
    <w:rsid w:val="000754FE"/>
    <w:rsid w:val="000755F2"/>
    <w:rsid w:val="00075BD5"/>
    <w:rsid w:val="00075D23"/>
    <w:rsid w:val="00075D6F"/>
    <w:rsid w:val="0007620E"/>
    <w:rsid w:val="00076A4D"/>
    <w:rsid w:val="00076D34"/>
    <w:rsid w:val="00077175"/>
    <w:rsid w:val="000773C2"/>
    <w:rsid w:val="00077703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F73"/>
    <w:rsid w:val="00081FBF"/>
    <w:rsid w:val="00082407"/>
    <w:rsid w:val="00082439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1E1"/>
    <w:rsid w:val="000841F2"/>
    <w:rsid w:val="000842BE"/>
    <w:rsid w:val="0008447C"/>
    <w:rsid w:val="00084520"/>
    <w:rsid w:val="00084580"/>
    <w:rsid w:val="00084822"/>
    <w:rsid w:val="00084B53"/>
    <w:rsid w:val="00084C6D"/>
    <w:rsid w:val="00084F0C"/>
    <w:rsid w:val="00085797"/>
    <w:rsid w:val="00085902"/>
    <w:rsid w:val="00085A46"/>
    <w:rsid w:val="00085DED"/>
    <w:rsid w:val="00085F72"/>
    <w:rsid w:val="000860E4"/>
    <w:rsid w:val="000870F4"/>
    <w:rsid w:val="00087120"/>
    <w:rsid w:val="0008742F"/>
    <w:rsid w:val="00087879"/>
    <w:rsid w:val="00087D45"/>
    <w:rsid w:val="000905E9"/>
    <w:rsid w:val="000907E8"/>
    <w:rsid w:val="000909DB"/>
    <w:rsid w:val="00090A09"/>
    <w:rsid w:val="00090D08"/>
    <w:rsid w:val="00090D17"/>
    <w:rsid w:val="00090D6A"/>
    <w:rsid w:val="00091527"/>
    <w:rsid w:val="000916A6"/>
    <w:rsid w:val="00091979"/>
    <w:rsid w:val="00092565"/>
    <w:rsid w:val="000928DA"/>
    <w:rsid w:val="0009307B"/>
    <w:rsid w:val="0009321C"/>
    <w:rsid w:val="00093A27"/>
    <w:rsid w:val="000943C0"/>
    <w:rsid w:val="00094702"/>
    <w:rsid w:val="000947DB"/>
    <w:rsid w:val="000949B0"/>
    <w:rsid w:val="00094C43"/>
    <w:rsid w:val="00094F97"/>
    <w:rsid w:val="00095331"/>
    <w:rsid w:val="00095A2F"/>
    <w:rsid w:val="00095CF4"/>
    <w:rsid w:val="000961AB"/>
    <w:rsid w:val="000961BE"/>
    <w:rsid w:val="00096A18"/>
    <w:rsid w:val="00096B3B"/>
    <w:rsid w:val="0009722A"/>
    <w:rsid w:val="00097964"/>
    <w:rsid w:val="00097992"/>
    <w:rsid w:val="000A000F"/>
    <w:rsid w:val="000A04AF"/>
    <w:rsid w:val="000A07FE"/>
    <w:rsid w:val="000A0A93"/>
    <w:rsid w:val="000A0CFA"/>
    <w:rsid w:val="000A12E3"/>
    <w:rsid w:val="000A1331"/>
    <w:rsid w:val="000A18B6"/>
    <w:rsid w:val="000A1BA1"/>
    <w:rsid w:val="000A1CC0"/>
    <w:rsid w:val="000A1E99"/>
    <w:rsid w:val="000A2A87"/>
    <w:rsid w:val="000A2B9F"/>
    <w:rsid w:val="000A2D64"/>
    <w:rsid w:val="000A3328"/>
    <w:rsid w:val="000A3769"/>
    <w:rsid w:val="000A3917"/>
    <w:rsid w:val="000A3C3A"/>
    <w:rsid w:val="000A3D93"/>
    <w:rsid w:val="000A403E"/>
    <w:rsid w:val="000A40EC"/>
    <w:rsid w:val="000A4678"/>
    <w:rsid w:val="000A531E"/>
    <w:rsid w:val="000A5614"/>
    <w:rsid w:val="000A5966"/>
    <w:rsid w:val="000A6074"/>
    <w:rsid w:val="000A683D"/>
    <w:rsid w:val="000A6B30"/>
    <w:rsid w:val="000A7066"/>
    <w:rsid w:val="000A72DC"/>
    <w:rsid w:val="000A7B74"/>
    <w:rsid w:val="000B0382"/>
    <w:rsid w:val="000B0771"/>
    <w:rsid w:val="000B09FB"/>
    <w:rsid w:val="000B0DBD"/>
    <w:rsid w:val="000B0F64"/>
    <w:rsid w:val="000B10A7"/>
    <w:rsid w:val="000B1341"/>
    <w:rsid w:val="000B2248"/>
    <w:rsid w:val="000B2576"/>
    <w:rsid w:val="000B2773"/>
    <w:rsid w:val="000B2A80"/>
    <w:rsid w:val="000B316F"/>
    <w:rsid w:val="000B31EC"/>
    <w:rsid w:val="000B322A"/>
    <w:rsid w:val="000B35C1"/>
    <w:rsid w:val="000B369C"/>
    <w:rsid w:val="000B3710"/>
    <w:rsid w:val="000B3859"/>
    <w:rsid w:val="000B38E3"/>
    <w:rsid w:val="000B3B1F"/>
    <w:rsid w:val="000B3B6D"/>
    <w:rsid w:val="000B4152"/>
    <w:rsid w:val="000B4289"/>
    <w:rsid w:val="000B4367"/>
    <w:rsid w:val="000B438B"/>
    <w:rsid w:val="000B5794"/>
    <w:rsid w:val="000B5F0A"/>
    <w:rsid w:val="000B5F78"/>
    <w:rsid w:val="000B5F7E"/>
    <w:rsid w:val="000B609D"/>
    <w:rsid w:val="000B6385"/>
    <w:rsid w:val="000B63FB"/>
    <w:rsid w:val="000B6E87"/>
    <w:rsid w:val="000B72A0"/>
    <w:rsid w:val="000B754D"/>
    <w:rsid w:val="000B7E8C"/>
    <w:rsid w:val="000C011B"/>
    <w:rsid w:val="000C0182"/>
    <w:rsid w:val="000C07BD"/>
    <w:rsid w:val="000C082F"/>
    <w:rsid w:val="000C088B"/>
    <w:rsid w:val="000C0C7F"/>
    <w:rsid w:val="000C0C9E"/>
    <w:rsid w:val="000C0DD9"/>
    <w:rsid w:val="000C10A2"/>
    <w:rsid w:val="000C10EE"/>
    <w:rsid w:val="000C1207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E6E"/>
    <w:rsid w:val="000C4515"/>
    <w:rsid w:val="000C4556"/>
    <w:rsid w:val="000C46FE"/>
    <w:rsid w:val="000C4928"/>
    <w:rsid w:val="000C4A1E"/>
    <w:rsid w:val="000C4A25"/>
    <w:rsid w:val="000C4A76"/>
    <w:rsid w:val="000C4CFE"/>
    <w:rsid w:val="000C4EDA"/>
    <w:rsid w:val="000C5293"/>
    <w:rsid w:val="000C534F"/>
    <w:rsid w:val="000C5FB6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67D"/>
    <w:rsid w:val="000C7733"/>
    <w:rsid w:val="000C791B"/>
    <w:rsid w:val="000C7A28"/>
    <w:rsid w:val="000C7A6A"/>
    <w:rsid w:val="000C7DB8"/>
    <w:rsid w:val="000C7F2E"/>
    <w:rsid w:val="000D006C"/>
    <w:rsid w:val="000D062E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4"/>
    <w:rsid w:val="000D6638"/>
    <w:rsid w:val="000D6947"/>
    <w:rsid w:val="000D6A30"/>
    <w:rsid w:val="000D6AA8"/>
    <w:rsid w:val="000D70CC"/>
    <w:rsid w:val="000D710D"/>
    <w:rsid w:val="000D783E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4F5F"/>
    <w:rsid w:val="000E5883"/>
    <w:rsid w:val="000E58AE"/>
    <w:rsid w:val="000E5E67"/>
    <w:rsid w:val="000E63BA"/>
    <w:rsid w:val="000E6452"/>
    <w:rsid w:val="000E6817"/>
    <w:rsid w:val="000E6834"/>
    <w:rsid w:val="000E6A95"/>
    <w:rsid w:val="000E6C9F"/>
    <w:rsid w:val="000E730E"/>
    <w:rsid w:val="000E7346"/>
    <w:rsid w:val="000E74B5"/>
    <w:rsid w:val="000E74E3"/>
    <w:rsid w:val="000E775F"/>
    <w:rsid w:val="000E782C"/>
    <w:rsid w:val="000F01AE"/>
    <w:rsid w:val="000F025B"/>
    <w:rsid w:val="000F029B"/>
    <w:rsid w:val="000F035C"/>
    <w:rsid w:val="000F0789"/>
    <w:rsid w:val="000F0EF9"/>
    <w:rsid w:val="000F0F92"/>
    <w:rsid w:val="000F0FE7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61D5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1FDD"/>
    <w:rsid w:val="001028EF"/>
    <w:rsid w:val="00102E6A"/>
    <w:rsid w:val="00103038"/>
    <w:rsid w:val="001041BD"/>
    <w:rsid w:val="001042ED"/>
    <w:rsid w:val="0010446C"/>
    <w:rsid w:val="001044DF"/>
    <w:rsid w:val="001046B2"/>
    <w:rsid w:val="00104DCC"/>
    <w:rsid w:val="00104EB9"/>
    <w:rsid w:val="001050B3"/>
    <w:rsid w:val="0010531F"/>
    <w:rsid w:val="00105952"/>
    <w:rsid w:val="00105F2A"/>
    <w:rsid w:val="001060B8"/>
    <w:rsid w:val="001063C2"/>
    <w:rsid w:val="001067B1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830"/>
    <w:rsid w:val="00113A08"/>
    <w:rsid w:val="00113B38"/>
    <w:rsid w:val="00114137"/>
    <w:rsid w:val="00114391"/>
    <w:rsid w:val="001145E4"/>
    <w:rsid w:val="00114B49"/>
    <w:rsid w:val="00114EB0"/>
    <w:rsid w:val="00114F97"/>
    <w:rsid w:val="00115028"/>
    <w:rsid w:val="00115666"/>
    <w:rsid w:val="001158EA"/>
    <w:rsid w:val="00115CC4"/>
    <w:rsid w:val="00115CCC"/>
    <w:rsid w:val="00115DE3"/>
    <w:rsid w:val="00115FA5"/>
    <w:rsid w:val="0011632F"/>
    <w:rsid w:val="001163E3"/>
    <w:rsid w:val="0011644D"/>
    <w:rsid w:val="00116561"/>
    <w:rsid w:val="001165AD"/>
    <w:rsid w:val="001167A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AFC"/>
    <w:rsid w:val="00120D4E"/>
    <w:rsid w:val="001211EA"/>
    <w:rsid w:val="001213CB"/>
    <w:rsid w:val="001217EB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0A0"/>
    <w:rsid w:val="001238E4"/>
    <w:rsid w:val="00123C9C"/>
    <w:rsid w:val="00124690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6EC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490C"/>
    <w:rsid w:val="00135409"/>
    <w:rsid w:val="001359C7"/>
    <w:rsid w:val="00135B37"/>
    <w:rsid w:val="0013613A"/>
    <w:rsid w:val="001362D4"/>
    <w:rsid w:val="00136403"/>
    <w:rsid w:val="001365FA"/>
    <w:rsid w:val="001369AA"/>
    <w:rsid w:val="00136A4E"/>
    <w:rsid w:val="00136BF2"/>
    <w:rsid w:val="001372CB"/>
    <w:rsid w:val="00137988"/>
    <w:rsid w:val="00137E5F"/>
    <w:rsid w:val="0014023E"/>
    <w:rsid w:val="00140385"/>
    <w:rsid w:val="00140452"/>
    <w:rsid w:val="0014094C"/>
    <w:rsid w:val="00140C79"/>
    <w:rsid w:val="00141B80"/>
    <w:rsid w:val="00141BF3"/>
    <w:rsid w:val="00141CB7"/>
    <w:rsid w:val="00141E03"/>
    <w:rsid w:val="00141ECD"/>
    <w:rsid w:val="00142234"/>
    <w:rsid w:val="001424E6"/>
    <w:rsid w:val="00143170"/>
    <w:rsid w:val="00144347"/>
    <w:rsid w:val="001446FF"/>
    <w:rsid w:val="001448E8"/>
    <w:rsid w:val="00144AA6"/>
    <w:rsid w:val="00144D5D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AF0"/>
    <w:rsid w:val="00150DED"/>
    <w:rsid w:val="001512E7"/>
    <w:rsid w:val="00151B9D"/>
    <w:rsid w:val="00151F0C"/>
    <w:rsid w:val="00152256"/>
    <w:rsid w:val="00152710"/>
    <w:rsid w:val="001528B8"/>
    <w:rsid w:val="00152A2D"/>
    <w:rsid w:val="00152AF3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315"/>
    <w:rsid w:val="0015631C"/>
    <w:rsid w:val="001564C4"/>
    <w:rsid w:val="0015672B"/>
    <w:rsid w:val="00156BA0"/>
    <w:rsid w:val="00156E30"/>
    <w:rsid w:val="00157098"/>
    <w:rsid w:val="00157372"/>
    <w:rsid w:val="001579BC"/>
    <w:rsid w:val="00157A45"/>
    <w:rsid w:val="00157EBF"/>
    <w:rsid w:val="0016044E"/>
    <w:rsid w:val="00160520"/>
    <w:rsid w:val="00160587"/>
    <w:rsid w:val="0016067D"/>
    <w:rsid w:val="00160DF5"/>
    <w:rsid w:val="0016161C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D3E"/>
    <w:rsid w:val="00163634"/>
    <w:rsid w:val="001636D5"/>
    <w:rsid w:val="00163742"/>
    <w:rsid w:val="001637E8"/>
    <w:rsid w:val="001638F9"/>
    <w:rsid w:val="00163CF2"/>
    <w:rsid w:val="00163EEC"/>
    <w:rsid w:val="00164364"/>
    <w:rsid w:val="00164AA2"/>
    <w:rsid w:val="00164B63"/>
    <w:rsid w:val="00164B64"/>
    <w:rsid w:val="00164CDF"/>
    <w:rsid w:val="00164D31"/>
    <w:rsid w:val="00164D78"/>
    <w:rsid w:val="00164EDC"/>
    <w:rsid w:val="00165C05"/>
    <w:rsid w:val="00166186"/>
    <w:rsid w:val="0016626C"/>
    <w:rsid w:val="001664E1"/>
    <w:rsid w:val="00166A31"/>
    <w:rsid w:val="00166ADE"/>
    <w:rsid w:val="00166B3C"/>
    <w:rsid w:val="00166E10"/>
    <w:rsid w:val="00167708"/>
    <w:rsid w:val="00170042"/>
    <w:rsid w:val="001700E7"/>
    <w:rsid w:val="00170C63"/>
    <w:rsid w:val="00170CBD"/>
    <w:rsid w:val="00170F2D"/>
    <w:rsid w:val="001715BF"/>
    <w:rsid w:val="001719D8"/>
    <w:rsid w:val="001719FC"/>
    <w:rsid w:val="00172EC2"/>
    <w:rsid w:val="00173804"/>
    <w:rsid w:val="001739B6"/>
    <w:rsid w:val="00173A0E"/>
    <w:rsid w:val="00174013"/>
    <w:rsid w:val="001745BA"/>
    <w:rsid w:val="001746B6"/>
    <w:rsid w:val="00174DEC"/>
    <w:rsid w:val="00175233"/>
    <w:rsid w:val="00175C30"/>
    <w:rsid w:val="0017626E"/>
    <w:rsid w:val="00176301"/>
    <w:rsid w:val="0017660A"/>
    <w:rsid w:val="0017660F"/>
    <w:rsid w:val="0017661B"/>
    <w:rsid w:val="00176821"/>
    <w:rsid w:val="001769A5"/>
    <w:rsid w:val="00176A99"/>
    <w:rsid w:val="00176AF2"/>
    <w:rsid w:val="00176D05"/>
    <w:rsid w:val="0017756E"/>
    <w:rsid w:val="00177586"/>
    <w:rsid w:val="001775AD"/>
    <w:rsid w:val="001776B3"/>
    <w:rsid w:val="00177D89"/>
    <w:rsid w:val="00180597"/>
    <w:rsid w:val="001806D4"/>
    <w:rsid w:val="001808F2"/>
    <w:rsid w:val="00180EA9"/>
    <w:rsid w:val="00181062"/>
    <w:rsid w:val="00181069"/>
    <w:rsid w:val="0018108B"/>
    <w:rsid w:val="00181240"/>
    <w:rsid w:val="00181331"/>
    <w:rsid w:val="001816B9"/>
    <w:rsid w:val="00181A59"/>
    <w:rsid w:val="00182171"/>
    <w:rsid w:val="001822AD"/>
    <w:rsid w:val="00182405"/>
    <w:rsid w:val="00182513"/>
    <w:rsid w:val="001829FD"/>
    <w:rsid w:val="00182F47"/>
    <w:rsid w:val="001839BB"/>
    <w:rsid w:val="00183AE0"/>
    <w:rsid w:val="00184CCE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1FE5"/>
    <w:rsid w:val="0019200C"/>
    <w:rsid w:val="00192068"/>
    <w:rsid w:val="0019227A"/>
    <w:rsid w:val="001924D0"/>
    <w:rsid w:val="001924D3"/>
    <w:rsid w:val="00192D61"/>
    <w:rsid w:val="0019342E"/>
    <w:rsid w:val="001937A3"/>
    <w:rsid w:val="00193850"/>
    <w:rsid w:val="00193CE4"/>
    <w:rsid w:val="00193D02"/>
    <w:rsid w:val="00193FAF"/>
    <w:rsid w:val="00193FE8"/>
    <w:rsid w:val="001941BB"/>
    <w:rsid w:val="001941C2"/>
    <w:rsid w:val="0019487C"/>
    <w:rsid w:val="001948A7"/>
    <w:rsid w:val="0019498D"/>
    <w:rsid w:val="00194EA0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591"/>
    <w:rsid w:val="001A09C9"/>
    <w:rsid w:val="001A0CE9"/>
    <w:rsid w:val="001A0D45"/>
    <w:rsid w:val="001A12A7"/>
    <w:rsid w:val="001A14A9"/>
    <w:rsid w:val="001A15F0"/>
    <w:rsid w:val="001A1B71"/>
    <w:rsid w:val="001A1C2C"/>
    <w:rsid w:val="001A1C31"/>
    <w:rsid w:val="001A2007"/>
    <w:rsid w:val="001A2382"/>
    <w:rsid w:val="001A26B0"/>
    <w:rsid w:val="001A27FD"/>
    <w:rsid w:val="001A2920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8ED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1DE"/>
    <w:rsid w:val="001B3515"/>
    <w:rsid w:val="001B3CE4"/>
    <w:rsid w:val="001B3F29"/>
    <w:rsid w:val="001B3FE7"/>
    <w:rsid w:val="001B4066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266"/>
    <w:rsid w:val="001B6380"/>
    <w:rsid w:val="001B692C"/>
    <w:rsid w:val="001B6BE0"/>
    <w:rsid w:val="001B6CDE"/>
    <w:rsid w:val="001B6D94"/>
    <w:rsid w:val="001B6E1D"/>
    <w:rsid w:val="001B6ECA"/>
    <w:rsid w:val="001B6F35"/>
    <w:rsid w:val="001B7127"/>
    <w:rsid w:val="001B7452"/>
    <w:rsid w:val="001B78A3"/>
    <w:rsid w:val="001B79C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855"/>
    <w:rsid w:val="001C3DBF"/>
    <w:rsid w:val="001C416D"/>
    <w:rsid w:val="001C45EC"/>
    <w:rsid w:val="001C5186"/>
    <w:rsid w:val="001C52E3"/>
    <w:rsid w:val="001C57A7"/>
    <w:rsid w:val="001C5B9B"/>
    <w:rsid w:val="001C6751"/>
    <w:rsid w:val="001C6C0F"/>
    <w:rsid w:val="001C6DF7"/>
    <w:rsid w:val="001C6E05"/>
    <w:rsid w:val="001C79A9"/>
    <w:rsid w:val="001D0182"/>
    <w:rsid w:val="001D02ED"/>
    <w:rsid w:val="001D0B2A"/>
    <w:rsid w:val="001D192F"/>
    <w:rsid w:val="001D19DF"/>
    <w:rsid w:val="001D1BA1"/>
    <w:rsid w:val="001D1EAA"/>
    <w:rsid w:val="001D21AF"/>
    <w:rsid w:val="001D2C4A"/>
    <w:rsid w:val="001D2F8D"/>
    <w:rsid w:val="001D2FFA"/>
    <w:rsid w:val="001D3A18"/>
    <w:rsid w:val="001D3C0A"/>
    <w:rsid w:val="001D3E21"/>
    <w:rsid w:val="001D41FE"/>
    <w:rsid w:val="001D452C"/>
    <w:rsid w:val="001D4630"/>
    <w:rsid w:val="001D484A"/>
    <w:rsid w:val="001D4896"/>
    <w:rsid w:val="001D4945"/>
    <w:rsid w:val="001D4B80"/>
    <w:rsid w:val="001D4EA5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8B5"/>
    <w:rsid w:val="001D7D0E"/>
    <w:rsid w:val="001D7F30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23D"/>
    <w:rsid w:val="001E3784"/>
    <w:rsid w:val="001E37E3"/>
    <w:rsid w:val="001E3BE4"/>
    <w:rsid w:val="001E3CDC"/>
    <w:rsid w:val="001E3DD9"/>
    <w:rsid w:val="001E3DF9"/>
    <w:rsid w:val="001E3E52"/>
    <w:rsid w:val="001E41F3"/>
    <w:rsid w:val="001E49B1"/>
    <w:rsid w:val="001E4AA3"/>
    <w:rsid w:val="001E4CB4"/>
    <w:rsid w:val="001E4D5A"/>
    <w:rsid w:val="001E4DB4"/>
    <w:rsid w:val="001E50E2"/>
    <w:rsid w:val="001E54C1"/>
    <w:rsid w:val="001E5728"/>
    <w:rsid w:val="001E5B32"/>
    <w:rsid w:val="001E5FFD"/>
    <w:rsid w:val="001E6238"/>
    <w:rsid w:val="001E658B"/>
    <w:rsid w:val="001E667E"/>
    <w:rsid w:val="001E69E1"/>
    <w:rsid w:val="001E6C42"/>
    <w:rsid w:val="001E6E53"/>
    <w:rsid w:val="001E7299"/>
    <w:rsid w:val="001E79A3"/>
    <w:rsid w:val="001E7D40"/>
    <w:rsid w:val="001F0201"/>
    <w:rsid w:val="001F0DEF"/>
    <w:rsid w:val="001F1101"/>
    <w:rsid w:val="001F11E2"/>
    <w:rsid w:val="001F1309"/>
    <w:rsid w:val="001F14E3"/>
    <w:rsid w:val="001F1612"/>
    <w:rsid w:val="001F1B05"/>
    <w:rsid w:val="001F1CBC"/>
    <w:rsid w:val="001F2175"/>
    <w:rsid w:val="001F244A"/>
    <w:rsid w:val="001F2777"/>
    <w:rsid w:val="001F2A47"/>
    <w:rsid w:val="001F2C04"/>
    <w:rsid w:val="001F3470"/>
    <w:rsid w:val="001F386E"/>
    <w:rsid w:val="001F3FED"/>
    <w:rsid w:val="001F4465"/>
    <w:rsid w:val="001F4C4B"/>
    <w:rsid w:val="001F4DCC"/>
    <w:rsid w:val="001F52DA"/>
    <w:rsid w:val="001F56FF"/>
    <w:rsid w:val="001F5737"/>
    <w:rsid w:val="001F5790"/>
    <w:rsid w:val="001F5E58"/>
    <w:rsid w:val="001F5FB4"/>
    <w:rsid w:val="001F61FA"/>
    <w:rsid w:val="001F69D6"/>
    <w:rsid w:val="001F772D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895"/>
    <w:rsid w:val="00201C66"/>
    <w:rsid w:val="00201FC6"/>
    <w:rsid w:val="00202363"/>
    <w:rsid w:val="002023A8"/>
    <w:rsid w:val="002024BF"/>
    <w:rsid w:val="002024F4"/>
    <w:rsid w:val="00202978"/>
    <w:rsid w:val="0020390E"/>
    <w:rsid w:val="00203B2A"/>
    <w:rsid w:val="002044FE"/>
    <w:rsid w:val="00204DE2"/>
    <w:rsid w:val="002050DE"/>
    <w:rsid w:val="0020587A"/>
    <w:rsid w:val="00205E95"/>
    <w:rsid w:val="00206431"/>
    <w:rsid w:val="00206464"/>
    <w:rsid w:val="00206AE3"/>
    <w:rsid w:val="00206BBE"/>
    <w:rsid w:val="00206F26"/>
    <w:rsid w:val="002076C9"/>
    <w:rsid w:val="00207793"/>
    <w:rsid w:val="00207ACF"/>
    <w:rsid w:val="0021036C"/>
    <w:rsid w:val="002103D8"/>
    <w:rsid w:val="0021058D"/>
    <w:rsid w:val="00210612"/>
    <w:rsid w:val="00210C15"/>
    <w:rsid w:val="00211326"/>
    <w:rsid w:val="002118AD"/>
    <w:rsid w:val="00211AEB"/>
    <w:rsid w:val="00211F79"/>
    <w:rsid w:val="002124C2"/>
    <w:rsid w:val="00212BAB"/>
    <w:rsid w:val="00212DB9"/>
    <w:rsid w:val="00212F1A"/>
    <w:rsid w:val="00213F9B"/>
    <w:rsid w:val="00214333"/>
    <w:rsid w:val="00214544"/>
    <w:rsid w:val="002146EA"/>
    <w:rsid w:val="002146F1"/>
    <w:rsid w:val="00214772"/>
    <w:rsid w:val="00214885"/>
    <w:rsid w:val="00214B1C"/>
    <w:rsid w:val="00214B36"/>
    <w:rsid w:val="0021520C"/>
    <w:rsid w:val="0021531A"/>
    <w:rsid w:val="002155A4"/>
    <w:rsid w:val="002159E9"/>
    <w:rsid w:val="00215BB3"/>
    <w:rsid w:val="00215BE3"/>
    <w:rsid w:val="002163FD"/>
    <w:rsid w:val="002167A3"/>
    <w:rsid w:val="002168DA"/>
    <w:rsid w:val="00216E00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54"/>
    <w:rsid w:val="00221063"/>
    <w:rsid w:val="00221082"/>
    <w:rsid w:val="002216EA"/>
    <w:rsid w:val="00221A19"/>
    <w:rsid w:val="00221C82"/>
    <w:rsid w:val="00221D10"/>
    <w:rsid w:val="00221D63"/>
    <w:rsid w:val="0022231D"/>
    <w:rsid w:val="0022296C"/>
    <w:rsid w:val="00222E0F"/>
    <w:rsid w:val="002233EB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95C"/>
    <w:rsid w:val="002269A8"/>
    <w:rsid w:val="00226AF5"/>
    <w:rsid w:val="00226B9F"/>
    <w:rsid w:val="00226BF3"/>
    <w:rsid w:val="00226CA5"/>
    <w:rsid w:val="00226FD7"/>
    <w:rsid w:val="00227540"/>
    <w:rsid w:val="002277A5"/>
    <w:rsid w:val="002278A4"/>
    <w:rsid w:val="002279D1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CF1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2DA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E91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624D"/>
    <w:rsid w:val="002466BC"/>
    <w:rsid w:val="0024674B"/>
    <w:rsid w:val="0024678E"/>
    <w:rsid w:val="0024679C"/>
    <w:rsid w:val="00246AF0"/>
    <w:rsid w:val="00246B02"/>
    <w:rsid w:val="00246C2E"/>
    <w:rsid w:val="00246E91"/>
    <w:rsid w:val="0024713B"/>
    <w:rsid w:val="002479AA"/>
    <w:rsid w:val="00247A48"/>
    <w:rsid w:val="00247ABF"/>
    <w:rsid w:val="00247B29"/>
    <w:rsid w:val="00250561"/>
    <w:rsid w:val="00250854"/>
    <w:rsid w:val="00250985"/>
    <w:rsid w:val="00250B62"/>
    <w:rsid w:val="00250DF8"/>
    <w:rsid w:val="0025100F"/>
    <w:rsid w:val="002512F9"/>
    <w:rsid w:val="00251384"/>
    <w:rsid w:val="00251391"/>
    <w:rsid w:val="00251C6C"/>
    <w:rsid w:val="00251C90"/>
    <w:rsid w:val="002520B5"/>
    <w:rsid w:val="00252248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180"/>
    <w:rsid w:val="00255735"/>
    <w:rsid w:val="00255B2E"/>
    <w:rsid w:val="00255F5F"/>
    <w:rsid w:val="002568AE"/>
    <w:rsid w:val="00256C14"/>
    <w:rsid w:val="002570E3"/>
    <w:rsid w:val="00257310"/>
    <w:rsid w:val="0025745D"/>
    <w:rsid w:val="00257481"/>
    <w:rsid w:val="002575D5"/>
    <w:rsid w:val="00257AB6"/>
    <w:rsid w:val="00257AD3"/>
    <w:rsid w:val="00257D3D"/>
    <w:rsid w:val="002601F2"/>
    <w:rsid w:val="0026022F"/>
    <w:rsid w:val="002608C5"/>
    <w:rsid w:val="00260A22"/>
    <w:rsid w:val="00260B03"/>
    <w:rsid w:val="00260FEA"/>
    <w:rsid w:val="002612BD"/>
    <w:rsid w:val="00261694"/>
    <w:rsid w:val="002617C6"/>
    <w:rsid w:val="00261CB3"/>
    <w:rsid w:val="00261DFB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401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22D"/>
    <w:rsid w:val="00270805"/>
    <w:rsid w:val="002708D2"/>
    <w:rsid w:val="00270CE1"/>
    <w:rsid w:val="00271191"/>
    <w:rsid w:val="00271265"/>
    <w:rsid w:val="0027135D"/>
    <w:rsid w:val="002714F3"/>
    <w:rsid w:val="002718B2"/>
    <w:rsid w:val="00271DD0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1FF"/>
    <w:rsid w:val="002756A2"/>
    <w:rsid w:val="00275CC5"/>
    <w:rsid w:val="00275D12"/>
    <w:rsid w:val="00276135"/>
    <w:rsid w:val="0027654B"/>
    <w:rsid w:val="00276A70"/>
    <w:rsid w:val="00276ACA"/>
    <w:rsid w:val="00276B1F"/>
    <w:rsid w:val="00276F2A"/>
    <w:rsid w:val="0027724D"/>
    <w:rsid w:val="00277338"/>
    <w:rsid w:val="00277B08"/>
    <w:rsid w:val="00277B4C"/>
    <w:rsid w:val="0028019D"/>
    <w:rsid w:val="00280399"/>
    <w:rsid w:val="00280533"/>
    <w:rsid w:val="0028062F"/>
    <w:rsid w:val="002807B4"/>
    <w:rsid w:val="002808AD"/>
    <w:rsid w:val="0028160D"/>
    <w:rsid w:val="002818F4"/>
    <w:rsid w:val="00281E24"/>
    <w:rsid w:val="00281EB0"/>
    <w:rsid w:val="0028237D"/>
    <w:rsid w:val="0028298D"/>
    <w:rsid w:val="00282B18"/>
    <w:rsid w:val="00282E36"/>
    <w:rsid w:val="002833C1"/>
    <w:rsid w:val="00283DC1"/>
    <w:rsid w:val="00283DEF"/>
    <w:rsid w:val="00284133"/>
    <w:rsid w:val="0028509B"/>
    <w:rsid w:val="00285268"/>
    <w:rsid w:val="00285291"/>
    <w:rsid w:val="00285652"/>
    <w:rsid w:val="00285734"/>
    <w:rsid w:val="002858F3"/>
    <w:rsid w:val="00285FED"/>
    <w:rsid w:val="002862E7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284"/>
    <w:rsid w:val="002904FE"/>
    <w:rsid w:val="00290A80"/>
    <w:rsid w:val="00290C01"/>
    <w:rsid w:val="00290F2D"/>
    <w:rsid w:val="00291120"/>
    <w:rsid w:val="00291A9A"/>
    <w:rsid w:val="00291B45"/>
    <w:rsid w:val="00291D33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3C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686D"/>
    <w:rsid w:val="00296DD8"/>
    <w:rsid w:val="00297942"/>
    <w:rsid w:val="00297BF2"/>
    <w:rsid w:val="00297CEA"/>
    <w:rsid w:val="00297FFB"/>
    <w:rsid w:val="002A011F"/>
    <w:rsid w:val="002A03B3"/>
    <w:rsid w:val="002A0441"/>
    <w:rsid w:val="002A07AC"/>
    <w:rsid w:val="002A082D"/>
    <w:rsid w:val="002A0A24"/>
    <w:rsid w:val="002A0B43"/>
    <w:rsid w:val="002A122F"/>
    <w:rsid w:val="002A13A7"/>
    <w:rsid w:val="002A1A73"/>
    <w:rsid w:val="002A1B0B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0D2"/>
    <w:rsid w:val="002A4115"/>
    <w:rsid w:val="002A42A3"/>
    <w:rsid w:val="002A44DC"/>
    <w:rsid w:val="002A470A"/>
    <w:rsid w:val="002A4E86"/>
    <w:rsid w:val="002A56F7"/>
    <w:rsid w:val="002A5AC7"/>
    <w:rsid w:val="002A5AF3"/>
    <w:rsid w:val="002A5CB3"/>
    <w:rsid w:val="002A5DCA"/>
    <w:rsid w:val="002A5FA9"/>
    <w:rsid w:val="002A5FEA"/>
    <w:rsid w:val="002A67D4"/>
    <w:rsid w:val="002A68A3"/>
    <w:rsid w:val="002A6A75"/>
    <w:rsid w:val="002A6AA3"/>
    <w:rsid w:val="002A6AB3"/>
    <w:rsid w:val="002A6B22"/>
    <w:rsid w:val="002A6D2F"/>
    <w:rsid w:val="002A6FBE"/>
    <w:rsid w:val="002A7453"/>
    <w:rsid w:val="002A7592"/>
    <w:rsid w:val="002A78FB"/>
    <w:rsid w:val="002A799C"/>
    <w:rsid w:val="002B00E3"/>
    <w:rsid w:val="002B015A"/>
    <w:rsid w:val="002B0196"/>
    <w:rsid w:val="002B0271"/>
    <w:rsid w:val="002B02ED"/>
    <w:rsid w:val="002B0449"/>
    <w:rsid w:val="002B0CE4"/>
    <w:rsid w:val="002B0CF8"/>
    <w:rsid w:val="002B0D89"/>
    <w:rsid w:val="002B0FB0"/>
    <w:rsid w:val="002B1686"/>
    <w:rsid w:val="002B1DD0"/>
    <w:rsid w:val="002B2293"/>
    <w:rsid w:val="002B22D1"/>
    <w:rsid w:val="002B28CF"/>
    <w:rsid w:val="002B2C60"/>
    <w:rsid w:val="002B2DD6"/>
    <w:rsid w:val="002B310B"/>
    <w:rsid w:val="002B31F2"/>
    <w:rsid w:val="002B34AE"/>
    <w:rsid w:val="002B4137"/>
    <w:rsid w:val="002B4186"/>
    <w:rsid w:val="002B44D4"/>
    <w:rsid w:val="002B4530"/>
    <w:rsid w:val="002B463F"/>
    <w:rsid w:val="002B4B09"/>
    <w:rsid w:val="002B4B2A"/>
    <w:rsid w:val="002B4E3F"/>
    <w:rsid w:val="002B4EA5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5B3"/>
    <w:rsid w:val="002C179E"/>
    <w:rsid w:val="002C1FB7"/>
    <w:rsid w:val="002C23A7"/>
    <w:rsid w:val="002C24BB"/>
    <w:rsid w:val="002C2735"/>
    <w:rsid w:val="002C28CD"/>
    <w:rsid w:val="002C3118"/>
    <w:rsid w:val="002C3E2A"/>
    <w:rsid w:val="002C3F14"/>
    <w:rsid w:val="002C4092"/>
    <w:rsid w:val="002C436C"/>
    <w:rsid w:val="002C4624"/>
    <w:rsid w:val="002C48E1"/>
    <w:rsid w:val="002C48F0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72F7"/>
    <w:rsid w:val="002C76A9"/>
    <w:rsid w:val="002C7797"/>
    <w:rsid w:val="002C7CCF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1AD0"/>
    <w:rsid w:val="002D1B52"/>
    <w:rsid w:val="002D25D5"/>
    <w:rsid w:val="002D2A12"/>
    <w:rsid w:val="002D2F48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4FA1"/>
    <w:rsid w:val="002D50D2"/>
    <w:rsid w:val="002D52BA"/>
    <w:rsid w:val="002D54B4"/>
    <w:rsid w:val="002D59A6"/>
    <w:rsid w:val="002D5CE4"/>
    <w:rsid w:val="002D6410"/>
    <w:rsid w:val="002D669D"/>
    <w:rsid w:val="002D670E"/>
    <w:rsid w:val="002D6882"/>
    <w:rsid w:val="002D68AE"/>
    <w:rsid w:val="002D6921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F55"/>
    <w:rsid w:val="002E1052"/>
    <w:rsid w:val="002E12D9"/>
    <w:rsid w:val="002E1507"/>
    <w:rsid w:val="002E16EB"/>
    <w:rsid w:val="002E1724"/>
    <w:rsid w:val="002E17CE"/>
    <w:rsid w:val="002E1C7F"/>
    <w:rsid w:val="002E1E2E"/>
    <w:rsid w:val="002E2184"/>
    <w:rsid w:val="002E239B"/>
    <w:rsid w:val="002E2ABE"/>
    <w:rsid w:val="002E2C12"/>
    <w:rsid w:val="002E2FAD"/>
    <w:rsid w:val="002E3645"/>
    <w:rsid w:val="002E3A24"/>
    <w:rsid w:val="002E3A9C"/>
    <w:rsid w:val="002E3AF5"/>
    <w:rsid w:val="002E3D30"/>
    <w:rsid w:val="002E3EE3"/>
    <w:rsid w:val="002E4059"/>
    <w:rsid w:val="002E4185"/>
    <w:rsid w:val="002E4372"/>
    <w:rsid w:val="002E43A6"/>
    <w:rsid w:val="002E44BF"/>
    <w:rsid w:val="002E4603"/>
    <w:rsid w:val="002E47F5"/>
    <w:rsid w:val="002E4E79"/>
    <w:rsid w:val="002E4ECC"/>
    <w:rsid w:val="002E5179"/>
    <w:rsid w:val="002E5CA8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387"/>
    <w:rsid w:val="002E74B9"/>
    <w:rsid w:val="002E76E3"/>
    <w:rsid w:val="002E78B8"/>
    <w:rsid w:val="002E7F7D"/>
    <w:rsid w:val="002E7FB6"/>
    <w:rsid w:val="002F0145"/>
    <w:rsid w:val="002F03BC"/>
    <w:rsid w:val="002F0641"/>
    <w:rsid w:val="002F0A74"/>
    <w:rsid w:val="002F0C59"/>
    <w:rsid w:val="002F0DF6"/>
    <w:rsid w:val="002F1F88"/>
    <w:rsid w:val="002F2050"/>
    <w:rsid w:val="002F289C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7D4"/>
    <w:rsid w:val="002F5A1F"/>
    <w:rsid w:val="002F5D84"/>
    <w:rsid w:val="002F5ED6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414"/>
    <w:rsid w:val="00300527"/>
    <w:rsid w:val="003013A1"/>
    <w:rsid w:val="0030178A"/>
    <w:rsid w:val="00301DDC"/>
    <w:rsid w:val="00301F17"/>
    <w:rsid w:val="0030269D"/>
    <w:rsid w:val="003028FE"/>
    <w:rsid w:val="00302D06"/>
    <w:rsid w:val="00302DF4"/>
    <w:rsid w:val="00302E04"/>
    <w:rsid w:val="00302F3A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4DC9"/>
    <w:rsid w:val="003053B6"/>
    <w:rsid w:val="00305484"/>
    <w:rsid w:val="00305706"/>
    <w:rsid w:val="003058A0"/>
    <w:rsid w:val="00305BD4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23B"/>
    <w:rsid w:val="00307DF5"/>
    <w:rsid w:val="00307EC3"/>
    <w:rsid w:val="00307ECD"/>
    <w:rsid w:val="00307F70"/>
    <w:rsid w:val="00310110"/>
    <w:rsid w:val="0031030C"/>
    <w:rsid w:val="0031095A"/>
    <w:rsid w:val="00310C2C"/>
    <w:rsid w:val="00310CEE"/>
    <w:rsid w:val="00310F20"/>
    <w:rsid w:val="003111A9"/>
    <w:rsid w:val="00311311"/>
    <w:rsid w:val="00311B8A"/>
    <w:rsid w:val="00311C94"/>
    <w:rsid w:val="00311CB6"/>
    <w:rsid w:val="00311E23"/>
    <w:rsid w:val="003121CA"/>
    <w:rsid w:val="0031243C"/>
    <w:rsid w:val="003125E8"/>
    <w:rsid w:val="00312856"/>
    <w:rsid w:val="003128A3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8B"/>
    <w:rsid w:val="003165F2"/>
    <w:rsid w:val="00316A62"/>
    <w:rsid w:val="00316B5B"/>
    <w:rsid w:val="00316BE1"/>
    <w:rsid w:val="00316D2A"/>
    <w:rsid w:val="00316D4A"/>
    <w:rsid w:val="003172D5"/>
    <w:rsid w:val="0031745B"/>
    <w:rsid w:val="00317617"/>
    <w:rsid w:val="003176C1"/>
    <w:rsid w:val="00317A20"/>
    <w:rsid w:val="00317E53"/>
    <w:rsid w:val="00317EEE"/>
    <w:rsid w:val="0032075C"/>
    <w:rsid w:val="00320A9E"/>
    <w:rsid w:val="00320F72"/>
    <w:rsid w:val="0032143F"/>
    <w:rsid w:val="0032147C"/>
    <w:rsid w:val="00321AA6"/>
    <w:rsid w:val="00321CE5"/>
    <w:rsid w:val="00321F8E"/>
    <w:rsid w:val="00322061"/>
    <w:rsid w:val="003221E4"/>
    <w:rsid w:val="0032258D"/>
    <w:rsid w:val="003228DF"/>
    <w:rsid w:val="00322AF6"/>
    <w:rsid w:val="00322E68"/>
    <w:rsid w:val="00322EEC"/>
    <w:rsid w:val="0032311F"/>
    <w:rsid w:val="0032315E"/>
    <w:rsid w:val="003233BF"/>
    <w:rsid w:val="003238DA"/>
    <w:rsid w:val="003238DE"/>
    <w:rsid w:val="00323CF9"/>
    <w:rsid w:val="003240B2"/>
    <w:rsid w:val="0032442D"/>
    <w:rsid w:val="003248C6"/>
    <w:rsid w:val="003248EE"/>
    <w:rsid w:val="003250A5"/>
    <w:rsid w:val="00325267"/>
    <w:rsid w:val="003257A5"/>
    <w:rsid w:val="00325E59"/>
    <w:rsid w:val="0032615C"/>
    <w:rsid w:val="00326B53"/>
    <w:rsid w:val="00326C49"/>
    <w:rsid w:val="00327421"/>
    <w:rsid w:val="003276E0"/>
    <w:rsid w:val="00327D26"/>
    <w:rsid w:val="00327EFE"/>
    <w:rsid w:val="00327FE0"/>
    <w:rsid w:val="00327FE9"/>
    <w:rsid w:val="003306E6"/>
    <w:rsid w:val="003307AE"/>
    <w:rsid w:val="00330CAC"/>
    <w:rsid w:val="00330F7B"/>
    <w:rsid w:val="00330F93"/>
    <w:rsid w:val="003310C4"/>
    <w:rsid w:val="00331584"/>
    <w:rsid w:val="00331683"/>
    <w:rsid w:val="00331AB8"/>
    <w:rsid w:val="00331D7F"/>
    <w:rsid w:val="00332375"/>
    <w:rsid w:val="00332785"/>
    <w:rsid w:val="00332B0C"/>
    <w:rsid w:val="00332F7C"/>
    <w:rsid w:val="00333176"/>
    <w:rsid w:val="003332BF"/>
    <w:rsid w:val="00333B90"/>
    <w:rsid w:val="00333CE9"/>
    <w:rsid w:val="00333DBB"/>
    <w:rsid w:val="003345B7"/>
    <w:rsid w:val="00334E7B"/>
    <w:rsid w:val="003351D2"/>
    <w:rsid w:val="00335314"/>
    <w:rsid w:val="003358BB"/>
    <w:rsid w:val="00335942"/>
    <w:rsid w:val="00335F42"/>
    <w:rsid w:val="00336121"/>
    <w:rsid w:val="00336782"/>
    <w:rsid w:val="00336A15"/>
    <w:rsid w:val="00336BD1"/>
    <w:rsid w:val="003371C6"/>
    <w:rsid w:val="003376D5"/>
    <w:rsid w:val="00337989"/>
    <w:rsid w:val="003379F0"/>
    <w:rsid w:val="00337A8B"/>
    <w:rsid w:val="003412D9"/>
    <w:rsid w:val="00341464"/>
    <w:rsid w:val="00341777"/>
    <w:rsid w:val="00341AA8"/>
    <w:rsid w:val="00341EAA"/>
    <w:rsid w:val="00341EFD"/>
    <w:rsid w:val="00341F41"/>
    <w:rsid w:val="00342275"/>
    <w:rsid w:val="00342309"/>
    <w:rsid w:val="003430A2"/>
    <w:rsid w:val="00343249"/>
    <w:rsid w:val="003436F1"/>
    <w:rsid w:val="00343717"/>
    <w:rsid w:val="00343E5D"/>
    <w:rsid w:val="00343F55"/>
    <w:rsid w:val="00344097"/>
    <w:rsid w:val="003440BC"/>
    <w:rsid w:val="00344185"/>
    <w:rsid w:val="0034422A"/>
    <w:rsid w:val="00344294"/>
    <w:rsid w:val="003442A9"/>
    <w:rsid w:val="00345238"/>
    <w:rsid w:val="003462B0"/>
    <w:rsid w:val="003462D2"/>
    <w:rsid w:val="0034633B"/>
    <w:rsid w:val="00346A7B"/>
    <w:rsid w:val="00346CED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53B"/>
    <w:rsid w:val="00350749"/>
    <w:rsid w:val="00350AA7"/>
    <w:rsid w:val="00350C0D"/>
    <w:rsid w:val="00351344"/>
    <w:rsid w:val="003513B8"/>
    <w:rsid w:val="003517B0"/>
    <w:rsid w:val="00351A74"/>
    <w:rsid w:val="003520DC"/>
    <w:rsid w:val="003524AE"/>
    <w:rsid w:val="00352A6D"/>
    <w:rsid w:val="00352BBE"/>
    <w:rsid w:val="00352F8F"/>
    <w:rsid w:val="003531BF"/>
    <w:rsid w:val="003533AB"/>
    <w:rsid w:val="0035344D"/>
    <w:rsid w:val="003537C7"/>
    <w:rsid w:val="00353BAD"/>
    <w:rsid w:val="00353DDF"/>
    <w:rsid w:val="00353E5C"/>
    <w:rsid w:val="00354829"/>
    <w:rsid w:val="00354C5E"/>
    <w:rsid w:val="00354F5F"/>
    <w:rsid w:val="00355B80"/>
    <w:rsid w:val="00355E3A"/>
    <w:rsid w:val="00355E53"/>
    <w:rsid w:val="003561A3"/>
    <w:rsid w:val="00356719"/>
    <w:rsid w:val="00356B36"/>
    <w:rsid w:val="00356F77"/>
    <w:rsid w:val="0035715B"/>
    <w:rsid w:val="0035744F"/>
    <w:rsid w:val="00357681"/>
    <w:rsid w:val="00357B24"/>
    <w:rsid w:val="00357B82"/>
    <w:rsid w:val="00361570"/>
    <w:rsid w:val="0036170C"/>
    <w:rsid w:val="00361962"/>
    <w:rsid w:val="00361DF3"/>
    <w:rsid w:val="00361DFF"/>
    <w:rsid w:val="00361E51"/>
    <w:rsid w:val="00362155"/>
    <w:rsid w:val="003622A4"/>
    <w:rsid w:val="0036241D"/>
    <w:rsid w:val="003628FB"/>
    <w:rsid w:val="00362B1E"/>
    <w:rsid w:val="00362BDC"/>
    <w:rsid w:val="00362BDD"/>
    <w:rsid w:val="003632B1"/>
    <w:rsid w:val="00363AF9"/>
    <w:rsid w:val="00363BAB"/>
    <w:rsid w:val="003641B1"/>
    <w:rsid w:val="003642A9"/>
    <w:rsid w:val="00364390"/>
    <w:rsid w:val="003643D7"/>
    <w:rsid w:val="00364736"/>
    <w:rsid w:val="0036503C"/>
    <w:rsid w:val="003651BD"/>
    <w:rsid w:val="00365625"/>
    <w:rsid w:val="003656BD"/>
    <w:rsid w:val="003657AE"/>
    <w:rsid w:val="00365A39"/>
    <w:rsid w:val="00365B13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BFD"/>
    <w:rsid w:val="00370C4E"/>
    <w:rsid w:val="00370E82"/>
    <w:rsid w:val="003716D6"/>
    <w:rsid w:val="00371A33"/>
    <w:rsid w:val="00371FB6"/>
    <w:rsid w:val="0037245F"/>
    <w:rsid w:val="003724D0"/>
    <w:rsid w:val="003725F5"/>
    <w:rsid w:val="00372984"/>
    <w:rsid w:val="003729A8"/>
    <w:rsid w:val="00372A7D"/>
    <w:rsid w:val="00372D06"/>
    <w:rsid w:val="00373629"/>
    <w:rsid w:val="0037391C"/>
    <w:rsid w:val="00373AA7"/>
    <w:rsid w:val="00374024"/>
    <w:rsid w:val="003740EB"/>
    <w:rsid w:val="0037427C"/>
    <w:rsid w:val="003744FB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B2B"/>
    <w:rsid w:val="00376C7E"/>
    <w:rsid w:val="00376EF8"/>
    <w:rsid w:val="003770E7"/>
    <w:rsid w:val="00377750"/>
    <w:rsid w:val="00380345"/>
    <w:rsid w:val="003809BA"/>
    <w:rsid w:val="00380A0E"/>
    <w:rsid w:val="00380EDF"/>
    <w:rsid w:val="00380F99"/>
    <w:rsid w:val="003815B0"/>
    <w:rsid w:val="003816A5"/>
    <w:rsid w:val="0038179E"/>
    <w:rsid w:val="00381B88"/>
    <w:rsid w:val="00381C0D"/>
    <w:rsid w:val="00381F6C"/>
    <w:rsid w:val="0038242F"/>
    <w:rsid w:val="00382C4F"/>
    <w:rsid w:val="00382DDF"/>
    <w:rsid w:val="0038355F"/>
    <w:rsid w:val="003836F4"/>
    <w:rsid w:val="00383FF7"/>
    <w:rsid w:val="00384896"/>
    <w:rsid w:val="00384C69"/>
    <w:rsid w:val="00384E01"/>
    <w:rsid w:val="00384EED"/>
    <w:rsid w:val="003850ED"/>
    <w:rsid w:val="003852B7"/>
    <w:rsid w:val="00385BDD"/>
    <w:rsid w:val="00386501"/>
    <w:rsid w:val="00386FF5"/>
    <w:rsid w:val="00387185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4AC"/>
    <w:rsid w:val="003936AD"/>
    <w:rsid w:val="003937CC"/>
    <w:rsid w:val="00393A0C"/>
    <w:rsid w:val="0039412B"/>
    <w:rsid w:val="0039429C"/>
    <w:rsid w:val="003942D1"/>
    <w:rsid w:val="003943FB"/>
    <w:rsid w:val="00394416"/>
    <w:rsid w:val="0039457B"/>
    <w:rsid w:val="00394A38"/>
    <w:rsid w:val="00394B6B"/>
    <w:rsid w:val="00394C59"/>
    <w:rsid w:val="0039512A"/>
    <w:rsid w:val="003954A4"/>
    <w:rsid w:val="003955E9"/>
    <w:rsid w:val="00395767"/>
    <w:rsid w:val="0039604D"/>
    <w:rsid w:val="00396318"/>
    <w:rsid w:val="00396422"/>
    <w:rsid w:val="00396A81"/>
    <w:rsid w:val="00396BFC"/>
    <w:rsid w:val="00397483"/>
    <w:rsid w:val="003978CF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DDE"/>
    <w:rsid w:val="003A5F46"/>
    <w:rsid w:val="003A6418"/>
    <w:rsid w:val="003A6516"/>
    <w:rsid w:val="003A6671"/>
    <w:rsid w:val="003A67C1"/>
    <w:rsid w:val="003A68EE"/>
    <w:rsid w:val="003A6985"/>
    <w:rsid w:val="003A6E5D"/>
    <w:rsid w:val="003A7008"/>
    <w:rsid w:val="003A761C"/>
    <w:rsid w:val="003B00A9"/>
    <w:rsid w:val="003B03CB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3D0F"/>
    <w:rsid w:val="003B3FB7"/>
    <w:rsid w:val="003B43D5"/>
    <w:rsid w:val="003B44D4"/>
    <w:rsid w:val="003B4762"/>
    <w:rsid w:val="003B489B"/>
    <w:rsid w:val="003B4916"/>
    <w:rsid w:val="003B4E31"/>
    <w:rsid w:val="003B5447"/>
    <w:rsid w:val="003B59C2"/>
    <w:rsid w:val="003B678A"/>
    <w:rsid w:val="003B6956"/>
    <w:rsid w:val="003B6963"/>
    <w:rsid w:val="003B700F"/>
    <w:rsid w:val="003B702D"/>
    <w:rsid w:val="003B705F"/>
    <w:rsid w:val="003B7234"/>
    <w:rsid w:val="003B73FD"/>
    <w:rsid w:val="003B7D2D"/>
    <w:rsid w:val="003C005C"/>
    <w:rsid w:val="003C073C"/>
    <w:rsid w:val="003C077E"/>
    <w:rsid w:val="003C0920"/>
    <w:rsid w:val="003C09C0"/>
    <w:rsid w:val="003C0C82"/>
    <w:rsid w:val="003C0FC1"/>
    <w:rsid w:val="003C123F"/>
    <w:rsid w:val="003C15ED"/>
    <w:rsid w:val="003C1E9B"/>
    <w:rsid w:val="003C1F93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E65"/>
    <w:rsid w:val="003C61B6"/>
    <w:rsid w:val="003C634E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571"/>
    <w:rsid w:val="003D3873"/>
    <w:rsid w:val="003D394E"/>
    <w:rsid w:val="003D3D49"/>
    <w:rsid w:val="003D3F33"/>
    <w:rsid w:val="003D41CE"/>
    <w:rsid w:val="003D4277"/>
    <w:rsid w:val="003D4C9D"/>
    <w:rsid w:val="003D4CBF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26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2CE"/>
    <w:rsid w:val="003E4C9A"/>
    <w:rsid w:val="003E4FCE"/>
    <w:rsid w:val="003E52B1"/>
    <w:rsid w:val="003E5903"/>
    <w:rsid w:val="003E5921"/>
    <w:rsid w:val="003E5D8A"/>
    <w:rsid w:val="003E5D98"/>
    <w:rsid w:val="003E6B75"/>
    <w:rsid w:val="003E6FF9"/>
    <w:rsid w:val="003E7BD8"/>
    <w:rsid w:val="003E7F5B"/>
    <w:rsid w:val="003F0064"/>
    <w:rsid w:val="003F08B1"/>
    <w:rsid w:val="003F0A1D"/>
    <w:rsid w:val="003F0D64"/>
    <w:rsid w:val="003F0F26"/>
    <w:rsid w:val="003F121A"/>
    <w:rsid w:val="003F1231"/>
    <w:rsid w:val="003F1BEF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3C"/>
    <w:rsid w:val="003F5AD3"/>
    <w:rsid w:val="003F5BAA"/>
    <w:rsid w:val="003F604E"/>
    <w:rsid w:val="003F6159"/>
    <w:rsid w:val="003F61E8"/>
    <w:rsid w:val="003F6E7C"/>
    <w:rsid w:val="003F72AA"/>
    <w:rsid w:val="00400A93"/>
    <w:rsid w:val="00400C59"/>
    <w:rsid w:val="00400F71"/>
    <w:rsid w:val="004014EA"/>
    <w:rsid w:val="004017F1"/>
    <w:rsid w:val="0040232C"/>
    <w:rsid w:val="0040262E"/>
    <w:rsid w:val="00402D8A"/>
    <w:rsid w:val="00402F19"/>
    <w:rsid w:val="00403136"/>
    <w:rsid w:val="00403256"/>
    <w:rsid w:val="00403408"/>
    <w:rsid w:val="00403597"/>
    <w:rsid w:val="00403716"/>
    <w:rsid w:val="0040385C"/>
    <w:rsid w:val="0040397B"/>
    <w:rsid w:val="004039BD"/>
    <w:rsid w:val="00403A4E"/>
    <w:rsid w:val="00403E2B"/>
    <w:rsid w:val="00403E5C"/>
    <w:rsid w:val="004044D9"/>
    <w:rsid w:val="00404B63"/>
    <w:rsid w:val="00404D72"/>
    <w:rsid w:val="00404F84"/>
    <w:rsid w:val="0040544F"/>
    <w:rsid w:val="004054B5"/>
    <w:rsid w:val="004058C4"/>
    <w:rsid w:val="00405B3B"/>
    <w:rsid w:val="00405D5D"/>
    <w:rsid w:val="004068D9"/>
    <w:rsid w:val="00406AA5"/>
    <w:rsid w:val="00406D21"/>
    <w:rsid w:val="00406F81"/>
    <w:rsid w:val="0040734E"/>
    <w:rsid w:val="00407AFD"/>
    <w:rsid w:val="00407B5A"/>
    <w:rsid w:val="00407BC4"/>
    <w:rsid w:val="0041081B"/>
    <w:rsid w:val="00410923"/>
    <w:rsid w:val="00410EFA"/>
    <w:rsid w:val="004112A6"/>
    <w:rsid w:val="00411383"/>
    <w:rsid w:val="004114EC"/>
    <w:rsid w:val="00411A81"/>
    <w:rsid w:val="00411AF7"/>
    <w:rsid w:val="00411CD4"/>
    <w:rsid w:val="004120F3"/>
    <w:rsid w:val="004122AC"/>
    <w:rsid w:val="00412336"/>
    <w:rsid w:val="004124A1"/>
    <w:rsid w:val="00412611"/>
    <w:rsid w:val="00412954"/>
    <w:rsid w:val="00412CBB"/>
    <w:rsid w:val="00412ED4"/>
    <w:rsid w:val="0041316F"/>
    <w:rsid w:val="00413558"/>
    <w:rsid w:val="004137F5"/>
    <w:rsid w:val="004138C5"/>
    <w:rsid w:val="0041390E"/>
    <w:rsid w:val="00413977"/>
    <w:rsid w:val="00413AA8"/>
    <w:rsid w:val="00414315"/>
    <w:rsid w:val="00414C85"/>
    <w:rsid w:val="00414F67"/>
    <w:rsid w:val="00414FC5"/>
    <w:rsid w:val="00415320"/>
    <w:rsid w:val="0041585F"/>
    <w:rsid w:val="00415898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824"/>
    <w:rsid w:val="00420A5A"/>
    <w:rsid w:val="00420BAE"/>
    <w:rsid w:val="00420BC5"/>
    <w:rsid w:val="00420D1B"/>
    <w:rsid w:val="00421441"/>
    <w:rsid w:val="00421471"/>
    <w:rsid w:val="004218CA"/>
    <w:rsid w:val="00421D07"/>
    <w:rsid w:val="00421EAB"/>
    <w:rsid w:val="0042246C"/>
    <w:rsid w:val="0042269B"/>
    <w:rsid w:val="00422898"/>
    <w:rsid w:val="00422BA0"/>
    <w:rsid w:val="0042327D"/>
    <w:rsid w:val="004236A9"/>
    <w:rsid w:val="004236BE"/>
    <w:rsid w:val="00423968"/>
    <w:rsid w:val="00423FC4"/>
    <w:rsid w:val="00424288"/>
    <w:rsid w:val="00424332"/>
    <w:rsid w:val="00424341"/>
    <w:rsid w:val="00424376"/>
    <w:rsid w:val="004246C9"/>
    <w:rsid w:val="00424D0B"/>
    <w:rsid w:val="00425081"/>
    <w:rsid w:val="0042516C"/>
    <w:rsid w:val="004257D9"/>
    <w:rsid w:val="0042581A"/>
    <w:rsid w:val="00425970"/>
    <w:rsid w:val="00425A11"/>
    <w:rsid w:val="00425C7E"/>
    <w:rsid w:val="004268A7"/>
    <w:rsid w:val="00426C1E"/>
    <w:rsid w:val="00427754"/>
    <w:rsid w:val="004277D3"/>
    <w:rsid w:val="004278F3"/>
    <w:rsid w:val="00427E77"/>
    <w:rsid w:val="00430105"/>
    <w:rsid w:val="004305B9"/>
    <w:rsid w:val="00430694"/>
    <w:rsid w:val="00430B05"/>
    <w:rsid w:val="00430B14"/>
    <w:rsid w:val="00431557"/>
    <w:rsid w:val="00431CC8"/>
    <w:rsid w:val="00432171"/>
    <w:rsid w:val="00432637"/>
    <w:rsid w:val="004329A1"/>
    <w:rsid w:val="00432DE1"/>
    <w:rsid w:val="00432E0B"/>
    <w:rsid w:val="0043318C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348"/>
    <w:rsid w:val="004367D4"/>
    <w:rsid w:val="00436D94"/>
    <w:rsid w:val="00436FD5"/>
    <w:rsid w:val="00437DE6"/>
    <w:rsid w:val="00440524"/>
    <w:rsid w:val="00440967"/>
    <w:rsid w:val="00440A1D"/>
    <w:rsid w:val="00440C9C"/>
    <w:rsid w:val="004411EE"/>
    <w:rsid w:val="004413EE"/>
    <w:rsid w:val="004418E0"/>
    <w:rsid w:val="004419E8"/>
    <w:rsid w:val="00441BA6"/>
    <w:rsid w:val="00441C1D"/>
    <w:rsid w:val="00441CAD"/>
    <w:rsid w:val="00441EF7"/>
    <w:rsid w:val="004420BA"/>
    <w:rsid w:val="00442CF9"/>
    <w:rsid w:val="00442D97"/>
    <w:rsid w:val="00443163"/>
    <w:rsid w:val="004432EE"/>
    <w:rsid w:val="004435B9"/>
    <w:rsid w:val="00443998"/>
    <w:rsid w:val="00443ADA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776"/>
    <w:rsid w:val="00446CF1"/>
    <w:rsid w:val="00446CFA"/>
    <w:rsid w:val="00446D22"/>
    <w:rsid w:val="00446D7B"/>
    <w:rsid w:val="00446E1B"/>
    <w:rsid w:val="00446EFD"/>
    <w:rsid w:val="004478B5"/>
    <w:rsid w:val="00447A54"/>
    <w:rsid w:val="00447AB3"/>
    <w:rsid w:val="004504E7"/>
    <w:rsid w:val="00450544"/>
    <w:rsid w:val="00450B7A"/>
    <w:rsid w:val="00450B7C"/>
    <w:rsid w:val="00450BC0"/>
    <w:rsid w:val="00450EED"/>
    <w:rsid w:val="00450F2F"/>
    <w:rsid w:val="00451021"/>
    <w:rsid w:val="00452343"/>
    <w:rsid w:val="00452547"/>
    <w:rsid w:val="004525C9"/>
    <w:rsid w:val="00452A1F"/>
    <w:rsid w:val="00452F67"/>
    <w:rsid w:val="004531AD"/>
    <w:rsid w:val="00453942"/>
    <w:rsid w:val="00453D73"/>
    <w:rsid w:val="00453E5B"/>
    <w:rsid w:val="0045424F"/>
    <w:rsid w:val="00454256"/>
    <w:rsid w:val="00454801"/>
    <w:rsid w:val="00454815"/>
    <w:rsid w:val="00454D61"/>
    <w:rsid w:val="0045501E"/>
    <w:rsid w:val="00455260"/>
    <w:rsid w:val="004553F4"/>
    <w:rsid w:val="00455652"/>
    <w:rsid w:val="004558FC"/>
    <w:rsid w:val="00455D9C"/>
    <w:rsid w:val="00455F90"/>
    <w:rsid w:val="004567A8"/>
    <w:rsid w:val="0045684C"/>
    <w:rsid w:val="0045689F"/>
    <w:rsid w:val="004568CA"/>
    <w:rsid w:val="00456EB1"/>
    <w:rsid w:val="00456FA6"/>
    <w:rsid w:val="0045721B"/>
    <w:rsid w:val="0045736D"/>
    <w:rsid w:val="0045780C"/>
    <w:rsid w:val="004579EE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158"/>
    <w:rsid w:val="00463412"/>
    <w:rsid w:val="0046350E"/>
    <w:rsid w:val="004635BE"/>
    <w:rsid w:val="00463B3F"/>
    <w:rsid w:val="00463C4F"/>
    <w:rsid w:val="00464782"/>
    <w:rsid w:val="00464CBA"/>
    <w:rsid w:val="004657C2"/>
    <w:rsid w:val="004658A8"/>
    <w:rsid w:val="00466027"/>
    <w:rsid w:val="004662BB"/>
    <w:rsid w:val="00466316"/>
    <w:rsid w:val="004666BC"/>
    <w:rsid w:val="00466705"/>
    <w:rsid w:val="00466713"/>
    <w:rsid w:val="00466B68"/>
    <w:rsid w:val="00466B6F"/>
    <w:rsid w:val="004674D1"/>
    <w:rsid w:val="004675A7"/>
    <w:rsid w:val="0046775C"/>
    <w:rsid w:val="00467835"/>
    <w:rsid w:val="004678D4"/>
    <w:rsid w:val="00467B66"/>
    <w:rsid w:val="00467D25"/>
    <w:rsid w:val="00467E73"/>
    <w:rsid w:val="00467FEE"/>
    <w:rsid w:val="004704C4"/>
    <w:rsid w:val="00470A0D"/>
    <w:rsid w:val="00470B34"/>
    <w:rsid w:val="00470E0A"/>
    <w:rsid w:val="0047103D"/>
    <w:rsid w:val="00471127"/>
    <w:rsid w:val="004712A8"/>
    <w:rsid w:val="00471577"/>
    <w:rsid w:val="004715EC"/>
    <w:rsid w:val="00471696"/>
    <w:rsid w:val="00471697"/>
    <w:rsid w:val="004718E6"/>
    <w:rsid w:val="0047197D"/>
    <w:rsid w:val="00471B34"/>
    <w:rsid w:val="00471F8F"/>
    <w:rsid w:val="00471FB2"/>
    <w:rsid w:val="0047225D"/>
    <w:rsid w:val="00472352"/>
    <w:rsid w:val="004728A9"/>
    <w:rsid w:val="00472ADC"/>
    <w:rsid w:val="00472B23"/>
    <w:rsid w:val="00472B71"/>
    <w:rsid w:val="00472C67"/>
    <w:rsid w:val="00472E79"/>
    <w:rsid w:val="004736C6"/>
    <w:rsid w:val="004737CA"/>
    <w:rsid w:val="00473DD4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2D8"/>
    <w:rsid w:val="00477346"/>
    <w:rsid w:val="004774E4"/>
    <w:rsid w:val="00477BE8"/>
    <w:rsid w:val="00477D5E"/>
    <w:rsid w:val="00480079"/>
    <w:rsid w:val="004800F1"/>
    <w:rsid w:val="00480453"/>
    <w:rsid w:val="004807CE"/>
    <w:rsid w:val="00480B9A"/>
    <w:rsid w:val="00480D71"/>
    <w:rsid w:val="00481131"/>
    <w:rsid w:val="0048127D"/>
    <w:rsid w:val="0048186E"/>
    <w:rsid w:val="004822A4"/>
    <w:rsid w:val="00482495"/>
    <w:rsid w:val="00482498"/>
    <w:rsid w:val="00482EDE"/>
    <w:rsid w:val="0048308E"/>
    <w:rsid w:val="004832B7"/>
    <w:rsid w:val="00483421"/>
    <w:rsid w:val="00483626"/>
    <w:rsid w:val="00483885"/>
    <w:rsid w:val="0048389D"/>
    <w:rsid w:val="00483A2D"/>
    <w:rsid w:val="00483B18"/>
    <w:rsid w:val="004854ED"/>
    <w:rsid w:val="0048583A"/>
    <w:rsid w:val="0048588B"/>
    <w:rsid w:val="00486706"/>
    <w:rsid w:val="00486BE8"/>
    <w:rsid w:val="0048755D"/>
    <w:rsid w:val="00487B4A"/>
    <w:rsid w:val="00487CC1"/>
    <w:rsid w:val="00487D6D"/>
    <w:rsid w:val="004905B3"/>
    <w:rsid w:val="004909E3"/>
    <w:rsid w:val="00490E5D"/>
    <w:rsid w:val="00491496"/>
    <w:rsid w:val="0049166A"/>
    <w:rsid w:val="00491828"/>
    <w:rsid w:val="00491C81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660"/>
    <w:rsid w:val="004938DF"/>
    <w:rsid w:val="00493E76"/>
    <w:rsid w:val="00493E89"/>
    <w:rsid w:val="00493FFA"/>
    <w:rsid w:val="0049410C"/>
    <w:rsid w:val="004941D5"/>
    <w:rsid w:val="0049454B"/>
    <w:rsid w:val="00494661"/>
    <w:rsid w:val="00494EB5"/>
    <w:rsid w:val="00494F49"/>
    <w:rsid w:val="004957FE"/>
    <w:rsid w:val="004959CB"/>
    <w:rsid w:val="00495BF0"/>
    <w:rsid w:val="00495CF6"/>
    <w:rsid w:val="00495EF4"/>
    <w:rsid w:val="00496274"/>
    <w:rsid w:val="0049637A"/>
    <w:rsid w:val="004966D9"/>
    <w:rsid w:val="00496A3F"/>
    <w:rsid w:val="00496A88"/>
    <w:rsid w:val="00496AEC"/>
    <w:rsid w:val="00496BDF"/>
    <w:rsid w:val="004971F2"/>
    <w:rsid w:val="004972B2"/>
    <w:rsid w:val="004973A5"/>
    <w:rsid w:val="00497792"/>
    <w:rsid w:val="004979CB"/>
    <w:rsid w:val="00497B6B"/>
    <w:rsid w:val="00497BFE"/>
    <w:rsid w:val="004A01D4"/>
    <w:rsid w:val="004A0421"/>
    <w:rsid w:val="004A048B"/>
    <w:rsid w:val="004A04A0"/>
    <w:rsid w:val="004A057E"/>
    <w:rsid w:val="004A0906"/>
    <w:rsid w:val="004A09D3"/>
    <w:rsid w:val="004A0C58"/>
    <w:rsid w:val="004A1327"/>
    <w:rsid w:val="004A1824"/>
    <w:rsid w:val="004A1AE4"/>
    <w:rsid w:val="004A1F6C"/>
    <w:rsid w:val="004A20AC"/>
    <w:rsid w:val="004A2357"/>
    <w:rsid w:val="004A2950"/>
    <w:rsid w:val="004A2B49"/>
    <w:rsid w:val="004A2B61"/>
    <w:rsid w:val="004A2EF8"/>
    <w:rsid w:val="004A3244"/>
    <w:rsid w:val="004A3665"/>
    <w:rsid w:val="004A3677"/>
    <w:rsid w:val="004A3745"/>
    <w:rsid w:val="004A4155"/>
    <w:rsid w:val="004A43AA"/>
    <w:rsid w:val="004A440A"/>
    <w:rsid w:val="004A46B0"/>
    <w:rsid w:val="004A4BDC"/>
    <w:rsid w:val="004A4BEE"/>
    <w:rsid w:val="004A4D01"/>
    <w:rsid w:val="004A4FC6"/>
    <w:rsid w:val="004A516D"/>
    <w:rsid w:val="004A51B8"/>
    <w:rsid w:val="004A5258"/>
    <w:rsid w:val="004A531E"/>
    <w:rsid w:val="004A586D"/>
    <w:rsid w:val="004A5C80"/>
    <w:rsid w:val="004A6182"/>
    <w:rsid w:val="004A6E05"/>
    <w:rsid w:val="004A72EE"/>
    <w:rsid w:val="004A7DC2"/>
    <w:rsid w:val="004A7F81"/>
    <w:rsid w:val="004B0210"/>
    <w:rsid w:val="004B045F"/>
    <w:rsid w:val="004B06DF"/>
    <w:rsid w:val="004B0D8D"/>
    <w:rsid w:val="004B0DD1"/>
    <w:rsid w:val="004B1C4F"/>
    <w:rsid w:val="004B1C85"/>
    <w:rsid w:val="004B1FA0"/>
    <w:rsid w:val="004B253B"/>
    <w:rsid w:val="004B2821"/>
    <w:rsid w:val="004B2859"/>
    <w:rsid w:val="004B291F"/>
    <w:rsid w:val="004B2B5D"/>
    <w:rsid w:val="004B2C57"/>
    <w:rsid w:val="004B2F9E"/>
    <w:rsid w:val="004B30CB"/>
    <w:rsid w:val="004B31B1"/>
    <w:rsid w:val="004B352E"/>
    <w:rsid w:val="004B3D21"/>
    <w:rsid w:val="004B3D5B"/>
    <w:rsid w:val="004B3EF6"/>
    <w:rsid w:val="004B40B4"/>
    <w:rsid w:val="004B40E3"/>
    <w:rsid w:val="004B40EB"/>
    <w:rsid w:val="004B429E"/>
    <w:rsid w:val="004B43AE"/>
    <w:rsid w:val="004B452D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6BC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199"/>
    <w:rsid w:val="004C4689"/>
    <w:rsid w:val="004C4D91"/>
    <w:rsid w:val="004C4FA4"/>
    <w:rsid w:val="004C500E"/>
    <w:rsid w:val="004C5843"/>
    <w:rsid w:val="004C5988"/>
    <w:rsid w:val="004C5C34"/>
    <w:rsid w:val="004C62A4"/>
    <w:rsid w:val="004C6414"/>
    <w:rsid w:val="004C6470"/>
    <w:rsid w:val="004C66B8"/>
    <w:rsid w:val="004C6DE5"/>
    <w:rsid w:val="004C6E60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1E6C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C72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1EE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2F8"/>
    <w:rsid w:val="004F048A"/>
    <w:rsid w:val="004F0AB7"/>
    <w:rsid w:val="004F0E70"/>
    <w:rsid w:val="004F1269"/>
    <w:rsid w:val="004F158A"/>
    <w:rsid w:val="004F197E"/>
    <w:rsid w:val="004F2BC4"/>
    <w:rsid w:val="004F2C82"/>
    <w:rsid w:val="004F2E14"/>
    <w:rsid w:val="004F3276"/>
    <w:rsid w:val="004F34D4"/>
    <w:rsid w:val="004F3BA1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0FB0"/>
    <w:rsid w:val="005017FF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2FB7"/>
    <w:rsid w:val="00503251"/>
    <w:rsid w:val="0050333B"/>
    <w:rsid w:val="0050342D"/>
    <w:rsid w:val="0050370B"/>
    <w:rsid w:val="0050372C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D6"/>
    <w:rsid w:val="005072D4"/>
    <w:rsid w:val="00507C7F"/>
    <w:rsid w:val="00507DFB"/>
    <w:rsid w:val="0051064B"/>
    <w:rsid w:val="005111A9"/>
    <w:rsid w:val="005111B4"/>
    <w:rsid w:val="0051144A"/>
    <w:rsid w:val="00511A4E"/>
    <w:rsid w:val="00511B83"/>
    <w:rsid w:val="005125DD"/>
    <w:rsid w:val="0051283A"/>
    <w:rsid w:val="0051295A"/>
    <w:rsid w:val="00512BBA"/>
    <w:rsid w:val="005132D2"/>
    <w:rsid w:val="005134DC"/>
    <w:rsid w:val="00513ED2"/>
    <w:rsid w:val="00514043"/>
    <w:rsid w:val="00514664"/>
    <w:rsid w:val="005147DE"/>
    <w:rsid w:val="00514C3E"/>
    <w:rsid w:val="00514C7A"/>
    <w:rsid w:val="00514D7A"/>
    <w:rsid w:val="00514ECC"/>
    <w:rsid w:val="00515CD6"/>
    <w:rsid w:val="00515E3F"/>
    <w:rsid w:val="005160AA"/>
    <w:rsid w:val="0051636C"/>
    <w:rsid w:val="005163E9"/>
    <w:rsid w:val="005164E2"/>
    <w:rsid w:val="005165CE"/>
    <w:rsid w:val="0051671D"/>
    <w:rsid w:val="005167EA"/>
    <w:rsid w:val="00516808"/>
    <w:rsid w:val="00516C17"/>
    <w:rsid w:val="00516C90"/>
    <w:rsid w:val="00516E79"/>
    <w:rsid w:val="00517114"/>
    <w:rsid w:val="00517212"/>
    <w:rsid w:val="005173D2"/>
    <w:rsid w:val="005174B5"/>
    <w:rsid w:val="00517657"/>
    <w:rsid w:val="00517FD4"/>
    <w:rsid w:val="0052005C"/>
    <w:rsid w:val="005202E5"/>
    <w:rsid w:val="0052072E"/>
    <w:rsid w:val="00520922"/>
    <w:rsid w:val="005209F4"/>
    <w:rsid w:val="00521410"/>
    <w:rsid w:val="00521633"/>
    <w:rsid w:val="005218C0"/>
    <w:rsid w:val="005218E9"/>
    <w:rsid w:val="00521A9F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383"/>
    <w:rsid w:val="005247B1"/>
    <w:rsid w:val="005247CD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27F16"/>
    <w:rsid w:val="00530062"/>
    <w:rsid w:val="005304D0"/>
    <w:rsid w:val="00530621"/>
    <w:rsid w:val="00530675"/>
    <w:rsid w:val="005307DB"/>
    <w:rsid w:val="00530F97"/>
    <w:rsid w:val="00531843"/>
    <w:rsid w:val="00531A86"/>
    <w:rsid w:val="00531D8F"/>
    <w:rsid w:val="00531EF3"/>
    <w:rsid w:val="00532097"/>
    <w:rsid w:val="005326B2"/>
    <w:rsid w:val="005330C0"/>
    <w:rsid w:val="00533BCD"/>
    <w:rsid w:val="00533E9C"/>
    <w:rsid w:val="0053429C"/>
    <w:rsid w:val="005343C7"/>
    <w:rsid w:val="00534858"/>
    <w:rsid w:val="00534909"/>
    <w:rsid w:val="005354F5"/>
    <w:rsid w:val="00535FA1"/>
    <w:rsid w:val="00536046"/>
    <w:rsid w:val="005367C6"/>
    <w:rsid w:val="00536B17"/>
    <w:rsid w:val="00536D48"/>
    <w:rsid w:val="00537361"/>
    <w:rsid w:val="00537B0B"/>
    <w:rsid w:val="00541094"/>
    <w:rsid w:val="0054122D"/>
    <w:rsid w:val="00541256"/>
    <w:rsid w:val="00541AAC"/>
    <w:rsid w:val="00541C3B"/>
    <w:rsid w:val="00541CC2"/>
    <w:rsid w:val="00541F92"/>
    <w:rsid w:val="00541F9D"/>
    <w:rsid w:val="005423EF"/>
    <w:rsid w:val="005424B7"/>
    <w:rsid w:val="00542592"/>
    <w:rsid w:val="005431BE"/>
    <w:rsid w:val="00543453"/>
    <w:rsid w:val="00543726"/>
    <w:rsid w:val="005437B1"/>
    <w:rsid w:val="00544D7F"/>
    <w:rsid w:val="00544E9E"/>
    <w:rsid w:val="00545312"/>
    <w:rsid w:val="00545499"/>
    <w:rsid w:val="0054568B"/>
    <w:rsid w:val="005458C2"/>
    <w:rsid w:val="00545A20"/>
    <w:rsid w:val="00545BCE"/>
    <w:rsid w:val="00545BF0"/>
    <w:rsid w:val="00545D4A"/>
    <w:rsid w:val="00546095"/>
    <w:rsid w:val="0054627A"/>
    <w:rsid w:val="00546CB7"/>
    <w:rsid w:val="00546D36"/>
    <w:rsid w:val="00546EEE"/>
    <w:rsid w:val="00546EF4"/>
    <w:rsid w:val="0054785C"/>
    <w:rsid w:val="0054798C"/>
    <w:rsid w:val="00547B1D"/>
    <w:rsid w:val="00547B83"/>
    <w:rsid w:val="00547DA1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95"/>
    <w:rsid w:val="005524B8"/>
    <w:rsid w:val="00552610"/>
    <w:rsid w:val="005526FF"/>
    <w:rsid w:val="00552EA1"/>
    <w:rsid w:val="00552F75"/>
    <w:rsid w:val="005533A9"/>
    <w:rsid w:val="005533FB"/>
    <w:rsid w:val="005536E9"/>
    <w:rsid w:val="00553EC2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F78"/>
    <w:rsid w:val="00555F79"/>
    <w:rsid w:val="00556068"/>
    <w:rsid w:val="005561A3"/>
    <w:rsid w:val="0055622F"/>
    <w:rsid w:val="005562A3"/>
    <w:rsid w:val="005565B3"/>
    <w:rsid w:val="00556883"/>
    <w:rsid w:val="00556F12"/>
    <w:rsid w:val="005573F7"/>
    <w:rsid w:val="00557913"/>
    <w:rsid w:val="00557A35"/>
    <w:rsid w:val="00557DA5"/>
    <w:rsid w:val="00557EA6"/>
    <w:rsid w:val="00560CC7"/>
    <w:rsid w:val="00560E56"/>
    <w:rsid w:val="005611B0"/>
    <w:rsid w:val="0056134F"/>
    <w:rsid w:val="0056158E"/>
    <w:rsid w:val="00561609"/>
    <w:rsid w:val="00562210"/>
    <w:rsid w:val="00562AFD"/>
    <w:rsid w:val="005634D7"/>
    <w:rsid w:val="00563592"/>
    <w:rsid w:val="005638BA"/>
    <w:rsid w:val="00563926"/>
    <w:rsid w:val="00563DBE"/>
    <w:rsid w:val="00563F2E"/>
    <w:rsid w:val="00564090"/>
    <w:rsid w:val="005642FA"/>
    <w:rsid w:val="005646BF"/>
    <w:rsid w:val="00564FA5"/>
    <w:rsid w:val="005650FA"/>
    <w:rsid w:val="005652E6"/>
    <w:rsid w:val="0056579F"/>
    <w:rsid w:val="005657FC"/>
    <w:rsid w:val="00565812"/>
    <w:rsid w:val="00565A74"/>
    <w:rsid w:val="00565C03"/>
    <w:rsid w:val="00565C14"/>
    <w:rsid w:val="00565FAE"/>
    <w:rsid w:val="00565FD9"/>
    <w:rsid w:val="00566372"/>
    <w:rsid w:val="00566C46"/>
    <w:rsid w:val="00566C5D"/>
    <w:rsid w:val="00566E95"/>
    <w:rsid w:val="00567448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ABB"/>
    <w:rsid w:val="00571DB7"/>
    <w:rsid w:val="00571DE8"/>
    <w:rsid w:val="00571E28"/>
    <w:rsid w:val="00572514"/>
    <w:rsid w:val="00572554"/>
    <w:rsid w:val="00572627"/>
    <w:rsid w:val="00572797"/>
    <w:rsid w:val="00572B1B"/>
    <w:rsid w:val="00572E57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1E17"/>
    <w:rsid w:val="00582B60"/>
    <w:rsid w:val="00582C97"/>
    <w:rsid w:val="00582F87"/>
    <w:rsid w:val="00583086"/>
    <w:rsid w:val="005832E0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21A4"/>
    <w:rsid w:val="005928F3"/>
    <w:rsid w:val="00592DF7"/>
    <w:rsid w:val="005933EE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0D4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1765"/>
    <w:rsid w:val="005A28FC"/>
    <w:rsid w:val="005A2AE1"/>
    <w:rsid w:val="005A348D"/>
    <w:rsid w:val="005A39C2"/>
    <w:rsid w:val="005A3E49"/>
    <w:rsid w:val="005A5317"/>
    <w:rsid w:val="005A5515"/>
    <w:rsid w:val="005A5608"/>
    <w:rsid w:val="005A57DC"/>
    <w:rsid w:val="005A57EC"/>
    <w:rsid w:val="005A591F"/>
    <w:rsid w:val="005A5B67"/>
    <w:rsid w:val="005A5EA8"/>
    <w:rsid w:val="005A6107"/>
    <w:rsid w:val="005A616A"/>
    <w:rsid w:val="005A63D1"/>
    <w:rsid w:val="005A6485"/>
    <w:rsid w:val="005A6B2B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8F8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0B1"/>
    <w:rsid w:val="005B316E"/>
    <w:rsid w:val="005B37F1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0FA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07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1E5B"/>
    <w:rsid w:val="005D2964"/>
    <w:rsid w:val="005D2A4D"/>
    <w:rsid w:val="005D2DFD"/>
    <w:rsid w:val="005D3077"/>
    <w:rsid w:val="005D31FA"/>
    <w:rsid w:val="005D3371"/>
    <w:rsid w:val="005D34D5"/>
    <w:rsid w:val="005D355C"/>
    <w:rsid w:val="005D38FB"/>
    <w:rsid w:val="005D39A3"/>
    <w:rsid w:val="005D3B00"/>
    <w:rsid w:val="005D44F9"/>
    <w:rsid w:val="005D4769"/>
    <w:rsid w:val="005D4C41"/>
    <w:rsid w:val="005D4D0B"/>
    <w:rsid w:val="005D4DC4"/>
    <w:rsid w:val="005D4F6F"/>
    <w:rsid w:val="005D558F"/>
    <w:rsid w:val="005D5B3F"/>
    <w:rsid w:val="005D5FBF"/>
    <w:rsid w:val="005D6113"/>
    <w:rsid w:val="005D62E8"/>
    <w:rsid w:val="005D6A2D"/>
    <w:rsid w:val="005D6A33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0CE0"/>
    <w:rsid w:val="005E1501"/>
    <w:rsid w:val="005E159D"/>
    <w:rsid w:val="005E1B54"/>
    <w:rsid w:val="005E1F90"/>
    <w:rsid w:val="005E2294"/>
    <w:rsid w:val="005E2595"/>
    <w:rsid w:val="005E272E"/>
    <w:rsid w:val="005E2A86"/>
    <w:rsid w:val="005E2C44"/>
    <w:rsid w:val="005E2F01"/>
    <w:rsid w:val="005E3280"/>
    <w:rsid w:val="005E3BF3"/>
    <w:rsid w:val="005E3C16"/>
    <w:rsid w:val="005E3CAF"/>
    <w:rsid w:val="005E3D81"/>
    <w:rsid w:val="005E3E5E"/>
    <w:rsid w:val="005E4268"/>
    <w:rsid w:val="005E482B"/>
    <w:rsid w:val="005E4C34"/>
    <w:rsid w:val="005E4CC7"/>
    <w:rsid w:val="005E4F00"/>
    <w:rsid w:val="005E535F"/>
    <w:rsid w:val="005E541D"/>
    <w:rsid w:val="005E5A4E"/>
    <w:rsid w:val="005E5CFC"/>
    <w:rsid w:val="005E5D6D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24"/>
    <w:rsid w:val="005E7A53"/>
    <w:rsid w:val="005E7BBD"/>
    <w:rsid w:val="005E7FAA"/>
    <w:rsid w:val="005F004A"/>
    <w:rsid w:val="005F0523"/>
    <w:rsid w:val="005F095E"/>
    <w:rsid w:val="005F09A9"/>
    <w:rsid w:val="005F0E08"/>
    <w:rsid w:val="005F1080"/>
    <w:rsid w:val="005F11B8"/>
    <w:rsid w:val="005F17F5"/>
    <w:rsid w:val="005F17FE"/>
    <w:rsid w:val="005F1972"/>
    <w:rsid w:val="005F1D5F"/>
    <w:rsid w:val="005F2460"/>
    <w:rsid w:val="005F27D1"/>
    <w:rsid w:val="005F2A2B"/>
    <w:rsid w:val="005F2D8B"/>
    <w:rsid w:val="005F2F49"/>
    <w:rsid w:val="005F3DCF"/>
    <w:rsid w:val="005F48B5"/>
    <w:rsid w:val="005F4B3D"/>
    <w:rsid w:val="005F4B93"/>
    <w:rsid w:val="005F4D96"/>
    <w:rsid w:val="005F4E37"/>
    <w:rsid w:val="005F4F47"/>
    <w:rsid w:val="005F4FB4"/>
    <w:rsid w:val="005F52B1"/>
    <w:rsid w:val="005F545F"/>
    <w:rsid w:val="005F54E6"/>
    <w:rsid w:val="005F56F5"/>
    <w:rsid w:val="005F577D"/>
    <w:rsid w:val="005F582D"/>
    <w:rsid w:val="005F5953"/>
    <w:rsid w:val="005F5AC5"/>
    <w:rsid w:val="005F5B79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A03"/>
    <w:rsid w:val="00601CDA"/>
    <w:rsid w:val="00601FC8"/>
    <w:rsid w:val="0060272D"/>
    <w:rsid w:val="00602988"/>
    <w:rsid w:val="006033F1"/>
    <w:rsid w:val="00603C17"/>
    <w:rsid w:val="00603F59"/>
    <w:rsid w:val="006042A0"/>
    <w:rsid w:val="00604562"/>
    <w:rsid w:val="006045A3"/>
    <w:rsid w:val="006045D6"/>
    <w:rsid w:val="0060469B"/>
    <w:rsid w:val="00604A27"/>
    <w:rsid w:val="00604CD3"/>
    <w:rsid w:val="00604E0F"/>
    <w:rsid w:val="00604F89"/>
    <w:rsid w:val="0060574C"/>
    <w:rsid w:val="00605819"/>
    <w:rsid w:val="00605C77"/>
    <w:rsid w:val="006061E7"/>
    <w:rsid w:val="006068B8"/>
    <w:rsid w:val="00606C2E"/>
    <w:rsid w:val="00606CE7"/>
    <w:rsid w:val="00607B27"/>
    <w:rsid w:val="00607D02"/>
    <w:rsid w:val="00607D03"/>
    <w:rsid w:val="006100A8"/>
    <w:rsid w:val="0061024B"/>
    <w:rsid w:val="00610254"/>
    <w:rsid w:val="006104BD"/>
    <w:rsid w:val="006105B2"/>
    <w:rsid w:val="00610758"/>
    <w:rsid w:val="00610D91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30AF"/>
    <w:rsid w:val="00613782"/>
    <w:rsid w:val="006137A4"/>
    <w:rsid w:val="00613935"/>
    <w:rsid w:val="00614086"/>
    <w:rsid w:val="00614465"/>
    <w:rsid w:val="006147BC"/>
    <w:rsid w:val="0061480B"/>
    <w:rsid w:val="00615149"/>
    <w:rsid w:val="00615229"/>
    <w:rsid w:val="006153E2"/>
    <w:rsid w:val="00615A91"/>
    <w:rsid w:val="0061626C"/>
    <w:rsid w:val="00616588"/>
    <w:rsid w:val="006167EF"/>
    <w:rsid w:val="00616D60"/>
    <w:rsid w:val="00616D78"/>
    <w:rsid w:val="00616E41"/>
    <w:rsid w:val="006171D7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B04"/>
    <w:rsid w:val="00621CA2"/>
    <w:rsid w:val="006222EB"/>
    <w:rsid w:val="00622600"/>
    <w:rsid w:val="00622B99"/>
    <w:rsid w:val="00622ECF"/>
    <w:rsid w:val="00622F13"/>
    <w:rsid w:val="006232DF"/>
    <w:rsid w:val="00623530"/>
    <w:rsid w:val="0062362E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877"/>
    <w:rsid w:val="006259D0"/>
    <w:rsid w:val="00625AA4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97"/>
    <w:rsid w:val="006302A6"/>
    <w:rsid w:val="00630743"/>
    <w:rsid w:val="006309BF"/>
    <w:rsid w:val="00630BFA"/>
    <w:rsid w:val="00630D2E"/>
    <w:rsid w:val="00630EDC"/>
    <w:rsid w:val="006310E5"/>
    <w:rsid w:val="006310F0"/>
    <w:rsid w:val="00631181"/>
    <w:rsid w:val="006312EA"/>
    <w:rsid w:val="00631F33"/>
    <w:rsid w:val="0063216E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4E68"/>
    <w:rsid w:val="0063540F"/>
    <w:rsid w:val="00635D14"/>
    <w:rsid w:val="006360D2"/>
    <w:rsid w:val="006362B0"/>
    <w:rsid w:val="0063636A"/>
    <w:rsid w:val="006365D1"/>
    <w:rsid w:val="0063662C"/>
    <w:rsid w:val="0063667C"/>
    <w:rsid w:val="006367F9"/>
    <w:rsid w:val="00636A66"/>
    <w:rsid w:val="00636CD1"/>
    <w:rsid w:val="00636E4D"/>
    <w:rsid w:val="00636E91"/>
    <w:rsid w:val="00636EBF"/>
    <w:rsid w:val="00636F2C"/>
    <w:rsid w:val="006371F9"/>
    <w:rsid w:val="00637492"/>
    <w:rsid w:val="006378D3"/>
    <w:rsid w:val="00637AA7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AE9"/>
    <w:rsid w:val="00642D5F"/>
    <w:rsid w:val="00642E25"/>
    <w:rsid w:val="00643369"/>
    <w:rsid w:val="00643B9B"/>
    <w:rsid w:val="00643C07"/>
    <w:rsid w:val="00643D70"/>
    <w:rsid w:val="00643D96"/>
    <w:rsid w:val="00643FA6"/>
    <w:rsid w:val="0064405B"/>
    <w:rsid w:val="0064482C"/>
    <w:rsid w:val="00644AB8"/>
    <w:rsid w:val="00645200"/>
    <w:rsid w:val="006454CA"/>
    <w:rsid w:val="006455C3"/>
    <w:rsid w:val="00645AC5"/>
    <w:rsid w:val="00645B4E"/>
    <w:rsid w:val="00645D00"/>
    <w:rsid w:val="006461BC"/>
    <w:rsid w:val="006461E4"/>
    <w:rsid w:val="0064646E"/>
    <w:rsid w:val="00646738"/>
    <w:rsid w:val="0064683B"/>
    <w:rsid w:val="006471F7"/>
    <w:rsid w:val="006475DB"/>
    <w:rsid w:val="00647800"/>
    <w:rsid w:val="006478C7"/>
    <w:rsid w:val="006479E2"/>
    <w:rsid w:val="006502D7"/>
    <w:rsid w:val="00650317"/>
    <w:rsid w:val="00650343"/>
    <w:rsid w:val="00650464"/>
    <w:rsid w:val="00650818"/>
    <w:rsid w:val="00650BF1"/>
    <w:rsid w:val="00650E94"/>
    <w:rsid w:val="00650EE9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6F3"/>
    <w:rsid w:val="006537E1"/>
    <w:rsid w:val="00653C11"/>
    <w:rsid w:val="00653D47"/>
    <w:rsid w:val="0065423A"/>
    <w:rsid w:val="006543D2"/>
    <w:rsid w:val="00654825"/>
    <w:rsid w:val="00654A1C"/>
    <w:rsid w:val="00654AD3"/>
    <w:rsid w:val="00654D76"/>
    <w:rsid w:val="00654DEC"/>
    <w:rsid w:val="0065502E"/>
    <w:rsid w:val="00655477"/>
    <w:rsid w:val="006556F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69C3"/>
    <w:rsid w:val="00656EC4"/>
    <w:rsid w:val="00657467"/>
    <w:rsid w:val="0065779C"/>
    <w:rsid w:val="006578F6"/>
    <w:rsid w:val="00657B1B"/>
    <w:rsid w:val="00657D8B"/>
    <w:rsid w:val="00657FDD"/>
    <w:rsid w:val="006600A0"/>
    <w:rsid w:val="0066013E"/>
    <w:rsid w:val="0066050F"/>
    <w:rsid w:val="00660ACB"/>
    <w:rsid w:val="00660C3D"/>
    <w:rsid w:val="00660C8F"/>
    <w:rsid w:val="0066126C"/>
    <w:rsid w:val="00661436"/>
    <w:rsid w:val="006615C7"/>
    <w:rsid w:val="006618BA"/>
    <w:rsid w:val="006618DB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70290"/>
    <w:rsid w:val="0067053A"/>
    <w:rsid w:val="006705F0"/>
    <w:rsid w:val="00670B7C"/>
    <w:rsid w:val="00671481"/>
    <w:rsid w:val="006717F4"/>
    <w:rsid w:val="00671D2D"/>
    <w:rsid w:val="00671DC2"/>
    <w:rsid w:val="00671F53"/>
    <w:rsid w:val="006723C4"/>
    <w:rsid w:val="00672603"/>
    <w:rsid w:val="00672865"/>
    <w:rsid w:val="00672AD0"/>
    <w:rsid w:val="00672EA7"/>
    <w:rsid w:val="0067343D"/>
    <w:rsid w:val="0067352A"/>
    <w:rsid w:val="0067358E"/>
    <w:rsid w:val="00673661"/>
    <w:rsid w:val="00673B4E"/>
    <w:rsid w:val="00673C36"/>
    <w:rsid w:val="00673CBA"/>
    <w:rsid w:val="00673D73"/>
    <w:rsid w:val="00673F38"/>
    <w:rsid w:val="00674206"/>
    <w:rsid w:val="00674455"/>
    <w:rsid w:val="00674537"/>
    <w:rsid w:val="00674693"/>
    <w:rsid w:val="0067485B"/>
    <w:rsid w:val="00674C2B"/>
    <w:rsid w:val="00674E9B"/>
    <w:rsid w:val="00674EFD"/>
    <w:rsid w:val="006752E4"/>
    <w:rsid w:val="00675418"/>
    <w:rsid w:val="00675487"/>
    <w:rsid w:val="006755A5"/>
    <w:rsid w:val="006759FC"/>
    <w:rsid w:val="00675AC5"/>
    <w:rsid w:val="00675B27"/>
    <w:rsid w:val="00675D81"/>
    <w:rsid w:val="00675F41"/>
    <w:rsid w:val="00675F65"/>
    <w:rsid w:val="006765B2"/>
    <w:rsid w:val="006765FF"/>
    <w:rsid w:val="0067681E"/>
    <w:rsid w:val="00676ED1"/>
    <w:rsid w:val="00677B96"/>
    <w:rsid w:val="00677C85"/>
    <w:rsid w:val="006800F7"/>
    <w:rsid w:val="0068089A"/>
    <w:rsid w:val="00680D61"/>
    <w:rsid w:val="00680E58"/>
    <w:rsid w:val="00680F1D"/>
    <w:rsid w:val="006812E9"/>
    <w:rsid w:val="006817A3"/>
    <w:rsid w:val="006818BC"/>
    <w:rsid w:val="00681BF9"/>
    <w:rsid w:val="00681F57"/>
    <w:rsid w:val="00682645"/>
    <w:rsid w:val="006826DB"/>
    <w:rsid w:val="00682E53"/>
    <w:rsid w:val="00682F79"/>
    <w:rsid w:val="00683064"/>
    <w:rsid w:val="00683266"/>
    <w:rsid w:val="00683742"/>
    <w:rsid w:val="00683D2D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58E"/>
    <w:rsid w:val="00685E30"/>
    <w:rsid w:val="00686149"/>
    <w:rsid w:val="00686161"/>
    <w:rsid w:val="00686530"/>
    <w:rsid w:val="0068674B"/>
    <w:rsid w:val="00687861"/>
    <w:rsid w:val="006879DF"/>
    <w:rsid w:val="00687A94"/>
    <w:rsid w:val="00687B81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21C"/>
    <w:rsid w:val="0069240D"/>
    <w:rsid w:val="00692582"/>
    <w:rsid w:val="00692BB9"/>
    <w:rsid w:val="006933ED"/>
    <w:rsid w:val="0069391A"/>
    <w:rsid w:val="00693DD5"/>
    <w:rsid w:val="00693E76"/>
    <w:rsid w:val="006948DE"/>
    <w:rsid w:val="00694CF7"/>
    <w:rsid w:val="00694ECC"/>
    <w:rsid w:val="00695222"/>
    <w:rsid w:val="0069525E"/>
    <w:rsid w:val="006959BB"/>
    <w:rsid w:val="00696002"/>
    <w:rsid w:val="006961C9"/>
    <w:rsid w:val="00696F24"/>
    <w:rsid w:val="00697205"/>
    <w:rsid w:val="006974AC"/>
    <w:rsid w:val="0069757A"/>
    <w:rsid w:val="00697944"/>
    <w:rsid w:val="00697960"/>
    <w:rsid w:val="00697D0D"/>
    <w:rsid w:val="006A0701"/>
    <w:rsid w:val="006A0A64"/>
    <w:rsid w:val="006A168C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8E"/>
    <w:rsid w:val="006A2BFB"/>
    <w:rsid w:val="006A3504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A7E08"/>
    <w:rsid w:val="006B007A"/>
    <w:rsid w:val="006B013F"/>
    <w:rsid w:val="006B031E"/>
    <w:rsid w:val="006B0590"/>
    <w:rsid w:val="006B0789"/>
    <w:rsid w:val="006B0C73"/>
    <w:rsid w:val="006B0CB7"/>
    <w:rsid w:val="006B13BD"/>
    <w:rsid w:val="006B1481"/>
    <w:rsid w:val="006B1524"/>
    <w:rsid w:val="006B1556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610"/>
    <w:rsid w:val="006B3767"/>
    <w:rsid w:val="006B392E"/>
    <w:rsid w:val="006B3C14"/>
    <w:rsid w:val="006B4491"/>
    <w:rsid w:val="006B458B"/>
    <w:rsid w:val="006B4B58"/>
    <w:rsid w:val="006B4D0B"/>
    <w:rsid w:val="006B4D8A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8AC"/>
    <w:rsid w:val="006B690F"/>
    <w:rsid w:val="006B7F18"/>
    <w:rsid w:val="006C0248"/>
    <w:rsid w:val="006C05F3"/>
    <w:rsid w:val="006C0B1F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798"/>
    <w:rsid w:val="006C485A"/>
    <w:rsid w:val="006C4964"/>
    <w:rsid w:val="006C4A8E"/>
    <w:rsid w:val="006C4B06"/>
    <w:rsid w:val="006C563A"/>
    <w:rsid w:val="006C586B"/>
    <w:rsid w:val="006C79EA"/>
    <w:rsid w:val="006C7ADC"/>
    <w:rsid w:val="006C7B1A"/>
    <w:rsid w:val="006C7BEB"/>
    <w:rsid w:val="006C7E05"/>
    <w:rsid w:val="006D032B"/>
    <w:rsid w:val="006D04F3"/>
    <w:rsid w:val="006D059C"/>
    <w:rsid w:val="006D09FD"/>
    <w:rsid w:val="006D0D08"/>
    <w:rsid w:val="006D12AF"/>
    <w:rsid w:val="006D1333"/>
    <w:rsid w:val="006D1642"/>
    <w:rsid w:val="006D1766"/>
    <w:rsid w:val="006D1B40"/>
    <w:rsid w:val="006D2E1C"/>
    <w:rsid w:val="006D2F6C"/>
    <w:rsid w:val="006D32A5"/>
    <w:rsid w:val="006D3359"/>
    <w:rsid w:val="006D3DC6"/>
    <w:rsid w:val="006D3F82"/>
    <w:rsid w:val="006D4460"/>
    <w:rsid w:val="006D4659"/>
    <w:rsid w:val="006D470A"/>
    <w:rsid w:val="006D48A6"/>
    <w:rsid w:val="006D4B3F"/>
    <w:rsid w:val="006D518B"/>
    <w:rsid w:val="006D5241"/>
    <w:rsid w:val="006D5677"/>
    <w:rsid w:val="006D57D8"/>
    <w:rsid w:val="006D5EC3"/>
    <w:rsid w:val="006D5ED3"/>
    <w:rsid w:val="006D6742"/>
    <w:rsid w:val="006D6AB5"/>
    <w:rsid w:val="006D7048"/>
    <w:rsid w:val="006D7A3B"/>
    <w:rsid w:val="006D7C78"/>
    <w:rsid w:val="006D7D0B"/>
    <w:rsid w:val="006E0327"/>
    <w:rsid w:val="006E0D6D"/>
    <w:rsid w:val="006E0DF7"/>
    <w:rsid w:val="006E0E0A"/>
    <w:rsid w:val="006E0E8E"/>
    <w:rsid w:val="006E0EA8"/>
    <w:rsid w:val="006E0ECC"/>
    <w:rsid w:val="006E114F"/>
    <w:rsid w:val="006E16CC"/>
    <w:rsid w:val="006E1700"/>
    <w:rsid w:val="006E183D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5FF5"/>
    <w:rsid w:val="006E639E"/>
    <w:rsid w:val="006E64EC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3D7"/>
    <w:rsid w:val="006F0479"/>
    <w:rsid w:val="006F05B5"/>
    <w:rsid w:val="006F08EA"/>
    <w:rsid w:val="006F0BBE"/>
    <w:rsid w:val="006F13F9"/>
    <w:rsid w:val="006F14E6"/>
    <w:rsid w:val="006F1A27"/>
    <w:rsid w:val="006F2274"/>
    <w:rsid w:val="006F24E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4FFA"/>
    <w:rsid w:val="006F5631"/>
    <w:rsid w:val="006F57F7"/>
    <w:rsid w:val="006F58AC"/>
    <w:rsid w:val="006F58E3"/>
    <w:rsid w:val="006F5DB0"/>
    <w:rsid w:val="006F5E72"/>
    <w:rsid w:val="006F608B"/>
    <w:rsid w:val="006F6EDB"/>
    <w:rsid w:val="006F736D"/>
    <w:rsid w:val="006F7692"/>
    <w:rsid w:val="006F7D8D"/>
    <w:rsid w:val="006F7F9A"/>
    <w:rsid w:val="0070002E"/>
    <w:rsid w:val="007003CC"/>
    <w:rsid w:val="0070063F"/>
    <w:rsid w:val="007006F8"/>
    <w:rsid w:val="00700845"/>
    <w:rsid w:val="007009E9"/>
    <w:rsid w:val="00700AA9"/>
    <w:rsid w:val="00700C25"/>
    <w:rsid w:val="00700DDE"/>
    <w:rsid w:val="00700EA4"/>
    <w:rsid w:val="00701009"/>
    <w:rsid w:val="00701069"/>
    <w:rsid w:val="0070130C"/>
    <w:rsid w:val="00701C88"/>
    <w:rsid w:val="00701D83"/>
    <w:rsid w:val="007021C3"/>
    <w:rsid w:val="00702276"/>
    <w:rsid w:val="007024AB"/>
    <w:rsid w:val="00703478"/>
    <w:rsid w:val="00703686"/>
    <w:rsid w:val="00703C8A"/>
    <w:rsid w:val="00703EB1"/>
    <w:rsid w:val="0070437B"/>
    <w:rsid w:val="00704635"/>
    <w:rsid w:val="00704831"/>
    <w:rsid w:val="00704A82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BB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1FE"/>
    <w:rsid w:val="007132C8"/>
    <w:rsid w:val="007137A3"/>
    <w:rsid w:val="007137BB"/>
    <w:rsid w:val="00713899"/>
    <w:rsid w:val="00713F88"/>
    <w:rsid w:val="007141C7"/>
    <w:rsid w:val="00714329"/>
    <w:rsid w:val="0071487A"/>
    <w:rsid w:val="00714A42"/>
    <w:rsid w:val="0071563D"/>
    <w:rsid w:val="00715B88"/>
    <w:rsid w:val="007160C9"/>
    <w:rsid w:val="007167EA"/>
    <w:rsid w:val="00716BD8"/>
    <w:rsid w:val="0071718B"/>
    <w:rsid w:val="007172B1"/>
    <w:rsid w:val="00717448"/>
    <w:rsid w:val="007175C6"/>
    <w:rsid w:val="00717B95"/>
    <w:rsid w:val="00717ECD"/>
    <w:rsid w:val="00717F4E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384"/>
    <w:rsid w:val="00722B14"/>
    <w:rsid w:val="00722BEF"/>
    <w:rsid w:val="00722C77"/>
    <w:rsid w:val="00723781"/>
    <w:rsid w:val="007239F9"/>
    <w:rsid w:val="00724BFD"/>
    <w:rsid w:val="007252A7"/>
    <w:rsid w:val="0072531F"/>
    <w:rsid w:val="00725477"/>
    <w:rsid w:val="007255A1"/>
    <w:rsid w:val="007256C6"/>
    <w:rsid w:val="007263F2"/>
    <w:rsid w:val="00726526"/>
    <w:rsid w:val="00726DAA"/>
    <w:rsid w:val="00727015"/>
    <w:rsid w:val="007270E7"/>
    <w:rsid w:val="00727428"/>
    <w:rsid w:val="00727494"/>
    <w:rsid w:val="0072767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02"/>
    <w:rsid w:val="00732457"/>
    <w:rsid w:val="007324E3"/>
    <w:rsid w:val="0073259A"/>
    <w:rsid w:val="007328CB"/>
    <w:rsid w:val="00732FEF"/>
    <w:rsid w:val="00733001"/>
    <w:rsid w:val="00733470"/>
    <w:rsid w:val="007335AC"/>
    <w:rsid w:val="00733862"/>
    <w:rsid w:val="007338BF"/>
    <w:rsid w:val="00733A8E"/>
    <w:rsid w:val="00733DFB"/>
    <w:rsid w:val="00733F85"/>
    <w:rsid w:val="00734543"/>
    <w:rsid w:val="0073495B"/>
    <w:rsid w:val="00734A97"/>
    <w:rsid w:val="00734E43"/>
    <w:rsid w:val="007354ED"/>
    <w:rsid w:val="0073577E"/>
    <w:rsid w:val="00735A80"/>
    <w:rsid w:val="00735E98"/>
    <w:rsid w:val="00736051"/>
    <w:rsid w:val="00736264"/>
    <w:rsid w:val="00736497"/>
    <w:rsid w:val="00736785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02"/>
    <w:rsid w:val="00743394"/>
    <w:rsid w:val="007439B9"/>
    <w:rsid w:val="00743A6D"/>
    <w:rsid w:val="007446D3"/>
    <w:rsid w:val="00744FFE"/>
    <w:rsid w:val="0074515B"/>
    <w:rsid w:val="0074567F"/>
    <w:rsid w:val="00745DC5"/>
    <w:rsid w:val="0074612E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0E5E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2AF"/>
    <w:rsid w:val="007534F3"/>
    <w:rsid w:val="007535F0"/>
    <w:rsid w:val="00753687"/>
    <w:rsid w:val="007538D1"/>
    <w:rsid w:val="00753A4A"/>
    <w:rsid w:val="00753DEE"/>
    <w:rsid w:val="00754151"/>
    <w:rsid w:val="007548B8"/>
    <w:rsid w:val="007548C2"/>
    <w:rsid w:val="00754A17"/>
    <w:rsid w:val="00754BDA"/>
    <w:rsid w:val="00754D8D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6C70"/>
    <w:rsid w:val="00757399"/>
    <w:rsid w:val="0075756F"/>
    <w:rsid w:val="00757590"/>
    <w:rsid w:val="007575FE"/>
    <w:rsid w:val="00757617"/>
    <w:rsid w:val="00757788"/>
    <w:rsid w:val="007578FF"/>
    <w:rsid w:val="00760451"/>
    <w:rsid w:val="00760EF2"/>
    <w:rsid w:val="0076125A"/>
    <w:rsid w:val="00761438"/>
    <w:rsid w:val="0076172A"/>
    <w:rsid w:val="00761937"/>
    <w:rsid w:val="00761F4B"/>
    <w:rsid w:val="00762235"/>
    <w:rsid w:val="007624C3"/>
    <w:rsid w:val="007627E7"/>
    <w:rsid w:val="00762928"/>
    <w:rsid w:val="00762AC9"/>
    <w:rsid w:val="00762B56"/>
    <w:rsid w:val="00762BD2"/>
    <w:rsid w:val="007640F7"/>
    <w:rsid w:val="00764918"/>
    <w:rsid w:val="007649D1"/>
    <w:rsid w:val="00764BFE"/>
    <w:rsid w:val="00764F78"/>
    <w:rsid w:val="007659A7"/>
    <w:rsid w:val="007659C5"/>
    <w:rsid w:val="00765F49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827"/>
    <w:rsid w:val="007709EB"/>
    <w:rsid w:val="00770C13"/>
    <w:rsid w:val="00770EDF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5"/>
    <w:rsid w:val="007734CA"/>
    <w:rsid w:val="0077351B"/>
    <w:rsid w:val="00773815"/>
    <w:rsid w:val="00773B4E"/>
    <w:rsid w:val="00773B88"/>
    <w:rsid w:val="00774029"/>
    <w:rsid w:val="00774F44"/>
    <w:rsid w:val="00775151"/>
    <w:rsid w:val="007751E2"/>
    <w:rsid w:val="0077530A"/>
    <w:rsid w:val="00775590"/>
    <w:rsid w:val="007755FD"/>
    <w:rsid w:val="00775966"/>
    <w:rsid w:val="00775A5D"/>
    <w:rsid w:val="00775CD2"/>
    <w:rsid w:val="00775EE9"/>
    <w:rsid w:val="00775EFC"/>
    <w:rsid w:val="007761AC"/>
    <w:rsid w:val="00776495"/>
    <w:rsid w:val="00776D40"/>
    <w:rsid w:val="00776DC8"/>
    <w:rsid w:val="00776F30"/>
    <w:rsid w:val="0077755C"/>
    <w:rsid w:val="007775C2"/>
    <w:rsid w:val="00777A80"/>
    <w:rsid w:val="00777BF9"/>
    <w:rsid w:val="00777CB1"/>
    <w:rsid w:val="00780217"/>
    <w:rsid w:val="00780764"/>
    <w:rsid w:val="00780AF4"/>
    <w:rsid w:val="00780B40"/>
    <w:rsid w:val="00781950"/>
    <w:rsid w:val="007820CA"/>
    <w:rsid w:val="007825AB"/>
    <w:rsid w:val="0078277F"/>
    <w:rsid w:val="00782796"/>
    <w:rsid w:val="0078281F"/>
    <w:rsid w:val="007828FA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AEE"/>
    <w:rsid w:val="00784C26"/>
    <w:rsid w:val="00785065"/>
    <w:rsid w:val="00785077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0FE3"/>
    <w:rsid w:val="007911EE"/>
    <w:rsid w:val="00791567"/>
    <w:rsid w:val="007918FF"/>
    <w:rsid w:val="0079226B"/>
    <w:rsid w:val="007922DA"/>
    <w:rsid w:val="0079245B"/>
    <w:rsid w:val="00792A70"/>
    <w:rsid w:val="007931BA"/>
    <w:rsid w:val="00793591"/>
    <w:rsid w:val="00793BD2"/>
    <w:rsid w:val="00793D5E"/>
    <w:rsid w:val="0079439B"/>
    <w:rsid w:val="0079442D"/>
    <w:rsid w:val="00794441"/>
    <w:rsid w:val="007945C3"/>
    <w:rsid w:val="007945F6"/>
    <w:rsid w:val="00794722"/>
    <w:rsid w:val="00794725"/>
    <w:rsid w:val="007947EC"/>
    <w:rsid w:val="0079486E"/>
    <w:rsid w:val="00794AA2"/>
    <w:rsid w:val="00794C71"/>
    <w:rsid w:val="00794CC0"/>
    <w:rsid w:val="00794DF2"/>
    <w:rsid w:val="007955C9"/>
    <w:rsid w:val="00795878"/>
    <w:rsid w:val="00795CB2"/>
    <w:rsid w:val="0079600F"/>
    <w:rsid w:val="0079614F"/>
    <w:rsid w:val="0079617F"/>
    <w:rsid w:val="0079623A"/>
    <w:rsid w:val="00796522"/>
    <w:rsid w:val="0079663A"/>
    <w:rsid w:val="007966E5"/>
    <w:rsid w:val="007968C4"/>
    <w:rsid w:val="00796A20"/>
    <w:rsid w:val="00796B7D"/>
    <w:rsid w:val="00796BA6"/>
    <w:rsid w:val="007970DE"/>
    <w:rsid w:val="00797390"/>
    <w:rsid w:val="0079775F"/>
    <w:rsid w:val="00797874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FD"/>
    <w:rsid w:val="007A41E4"/>
    <w:rsid w:val="007A438F"/>
    <w:rsid w:val="007A45D9"/>
    <w:rsid w:val="007A4B73"/>
    <w:rsid w:val="007A4F47"/>
    <w:rsid w:val="007A5733"/>
    <w:rsid w:val="007A583E"/>
    <w:rsid w:val="007A595D"/>
    <w:rsid w:val="007A5CA5"/>
    <w:rsid w:val="007A662C"/>
    <w:rsid w:val="007A6673"/>
    <w:rsid w:val="007A7623"/>
    <w:rsid w:val="007A762D"/>
    <w:rsid w:val="007A7CEC"/>
    <w:rsid w:val="007B0B4D"/>
    <w:rsid w:val="007B114B"/>
    <w:rsid w:val="007B12D8"/>
    <w:rsid w:val="007B134A"/>
    <w:rsid w:val="007B16ED"/>
    <w:rsid w:val="007B1786"/>
    <w:rsid w:val="007B17BC"/>
    <w:rsid w:val="007B1BD6"/>
    <w:rsid w:val="007B1D9C"/>
    <w:rsid w:val="007B25CC"/>
    <w:rsid w:val="007B2798"/>
    <w:rsid w:val="007B2B30"/>
    <w:rsid w:val="007B3357"/>
    <w:rsid w:val="007B390A"/>
    <w:rsid w:val="007B3B42"/>
    <w:rsid w:val="007B4440"/>
    <w:rsid w:val="007B44C4"/>
    <w:rsid w:val="007B4548"/>
    <w:rsid w:val="007B4CB7"/>
    <w:rsid w:val="007B4D2E"/>
    <w:rsid w:val="007B512A"/>
    <w:rsid w:val="007B5400"/>
    <w:rsid w:val="007B57D0"/>
    <w:rsid w:val="007B587B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623"/>
    <w:rsid w:val="007C07D5"/>
    <w:rsid w:val="007C08F3"/>
    <w:rsid w:val="007C09B8"/>
    <w:rsid w:val="007C0B09"/>
    <w:rsid w:val="007C0E51"/>
    <w:rsid w:val="007C1287"/>
    <w:rsid w:val="007C132D"/>
    <w:rsid w:val="007C1641"/>
    <w:rsid w:val="007C1992"/>
    <w:rsid w:val="007C1ABF"/>
    <w:rsid w:val="007C1C06"/>
    <w:rsid w:val="007C1F77"/>
    <w:rsid w:val="007C21B1"/>
    <w:rsid w:val="007C2670"/>
    <w:rsid w:val="007C2A4A"/>
    <w:rsid w:val="007C2C98"/>
    <w:rsid w:val="007C31E4"/>
    <w:rsid w:val="007C3526"/>
    <w:rsid w:val="007C377E"/>
    <w:rsid w:val="007C3A09"/>
    <w:rsid w:val="007C3C1A"/>
    <w:rsid w:val="007C3D26"/>
    <w:rsid w:val="007C3E5C"/>
    <w:rsid w:val="007C41B8"/>
    <w:rsid w:val="007C43AE"/>
    <w:rsid w:val="007C4B9F"/>
    <w:rsid w:val="007C4D89"/>
    <w:rsid w:val="007C4DA3"/>
    <w:rsid w:val="007C4F48"/>
    <w:rsid w:val="007C4F7C"/>
    <w:rsid w:val="007C520B"/>
    <w:rsid w:val="007C56C0"/>
    <w:rsid w:val="007C591A"/>
    <w:rsid w:val="007C5F4D"/>
    <w:rsid w:val="007C6A1D"/>
    <w:rsid w:val="007C6F1E"/>
    <w:rsid w:val="007C77F2"/>
    <w:rsid w:val="007C7987"/>
    <w:rsid w:val="007C7A2B"/>
    <w:rsid w:val="007C7FEA"/>
    <w:rsid w:val="007D003B"/>
    <w:rsid w:val="007D021B"/>
    <w:rsid w:val="007D0542"/>
    <w:rsid w:val="007D0990"/>
    <w:rsid w:val="007D0BD2"/>
    <w:rsid w:val="007D0BFB"/>
    <w:rsid w:val="007D0DFC"/>
    <w:rsid w:val="007D109B"/>
    <w:rsid w:val="007D10A2"/>
    <w:rsid w:val="007D12D6"/>
    <w:rsid w:val="007D180B"/>
    <w:rsid w:val="007D1979"/>
    <w:rsid w:val="007D1B46"/>
    <w:rsid w:val="007D1C5E"/>
    <w:rsid w:val="007D20B9"/>
    <w:rsid w:val="007D2963"/>
    <w:rsid w:val="007D2B7E"/>
    <w:rsid w:val="007D2D6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36C"/>
    <w:rsid w:val="007D5446"/>
    <w:rsid w:val="007D5D62"/>
    <w:rsid w:val="007D5E68"/>
    <w:rsid w:val="007D5F95"/>
    <w:rsid w:val="007D603B"/>
    <w:rsid w:val="007D6864"/>
    <w:rsid w:val="007D6B7D"/>
    <w:rsid w:val="007D6BB2"/>
    <w:rsid w:val="007D7182"/>
    <w:rsid w:val="007D733E"/>
    <w:rsid w:val="007D742F"/>
    <w:rsid w:val="007D785D"/>
    <w:rsid w:val="007D7969"/>
    <w:rsid w:val="007E0ED8"/>
    <w:rsid w:val="007E1756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5023"/>
    <w:rsid w:val="007E53E8"/>
    <w:rsid w:val="007E54DA"/>
    <w:rsid w:val="007E5BCE"/>
    <w:rsid w:val="007E6973"/>
    <w:rsid w:val="007E6C8A"/>
    <w:rsid w:val="007E71D2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316"/>
    <w:rsid w:val="007F152D"/>
    <w:rsid w:val="007F15EA"/>
    <w:rsid w:val="007F180C"/>
    <w:rsid w:val="007F1B31"/>
    <w:rsid w:val="007F2073"/>
    <w:rsid w:val="007F279A"/>
    <w:rsid w:val="007F29A6"/>
    <w:rsid w:val="007F2A8C"/>
    <w:rsid w:val="007F2B26"/>
    <w:rsid w:val="007F335F"/>
    <w:rsid w:val="007F33AE"/>
    <w:rsid w:val="007F377B"/>
    <w:rsid w:val="007F3890"/>
    <w:rsid w:val="007F3EF9"/>
    <w:rsid w:val="007F3FF4"/>
    <w:rsid w:val="007F41F0"/>
    <w:rsid w:val="007F4454"/>
    <w:rsid w:val="007F455D"/>
    <w:rsid w:val="007F462F"/>
    <w:rsid w:val="007F4758"/>
    <w:rsid w:val="007F47D3"/>
    <w:rsid w:val="007F4CCA"/>
    <w:rsid w:val="007F536E"/>
    <w:rsid w:val="007F5708"/>
    <w:rsid w:val="007F5C47"/>
    <w:rsid w:val="007F5DBE"/>
    <w:rsid w:val="007F6405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49B6"/>
    <w:rsid w:val="008058C6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9C1"/>
    <w:rsid w:val="008119C4"/>
    <w:rsid w:val="00811A37"/>
    <w:rsid w:val="00811CF8"/>
    <w:rsid w:val="00811EB2"/>
    <w:rsid w:val="00812700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320"/>
    <w:rsid w:val="00814454"/>
    <w:rsid w:val="008144FB"/>
    <w:rsid w:val="00814518"/>
    <w:rsid w:val="0081462F"/>
    <w:rsid w:val="00814B89"/>
    <w:rsid w:val="00814ED4"/>
    <w:rsid w:val="00815090"/>
    <w:rsid w:val="008155D6"/>
    <w:rsid w:val="00815E64"/>
    <w:rsid w:val="008162E8"/>
    <w:rsid w:val="008163B5"/>
    <w:rsid w:val="0081650B"/>
    <w:rsid w:val="008166F0"/>
    <w:rsid w:val="00816D50"/>
    <w:rsid w:val="00816D76"/>
    <w:rsid w:val="00817214"/>
    <w:rsid w:val="00817327"/>
    <w:rsid w:val="00817386"/>
    <w:rsid w:val="00817407"/>
    <w:rsid w:val="0081759B"/>
    <w:rsid w:val="00817969"/>
    <w:rsid w:val="00817D0F"/>
    <w:rsid w:val="00817D4E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39"/>
    <w:rsid w:val="008236A1"/>
    <w:rsid w:val="008236A5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910"/>
    <w:rsid w:val="00825A92"/>
    <w:rsid w:val="00825BAC"/>
    <w:rsid w:val="00825BD4"/>
    <w:rsid w:val="00825C1E"/>
    <w:rsid w:val="00825E27"/>
    <w:rsid w:val="00826378"/>
    <w:rsid w:val="008264FF"/>
    <w:rsid w:val="008267D9"/>
    <w:rsid w:val="00826A80"/>
    <w:rsid w:val="00826E91"/>
    <w:rsid w:val="0082731F"/>
    <w:rsid w:val="00827BE8"/>
    <w:rsid w:val="00827DCD"/>
    <w:rsid w:val="00827E5E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72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20"/>
    <w:rsid w:val="00835151"/>
    <w:rsid w:val="00835471"/>
    <w:rsid w:val="008354BF"/>
    <w:rsid w:val="0083568C"/>
    <w:rsid w:val="00835C7D"/>
    <w:rsid w:val="0083669D"/>
    <w:rsid w:val="00836D67"/>
    <w:rsid w:val="00836F6F"/>
    <w:rsid w:val="00836FCD"/>
    <w:rsid w:val="00836FDF"/>
    <w:rsid w:val="0083700C"/>
    <w:rsid w:val="00837B86"/>
    <w:rsid w:val="00837CF6"/>
    <w:rsid w:val="00837E73"/>
    <w:rsid w:val="00837EEB"/>
    <w:rsid w:val="00840335"/>
    <w:rsid w:val="0084071E"/>
    <w:rsid w:val="00841107"/>
    <w:rsid w:val="00841447"/>
    <w:rsid w:val="00841ADE"/>
    <w:rsid w:val="00841B9F"/>
    <w:rsid w:val="00842657"/>
    <w:rsid w:val="0084277A"/>
    <w:rsid w:val="0084280F"/>
    <w:rsid w:val="00842ABB"/>
    <w:rsid w:val="00842CAA"/>
    <w:rsid w:val="008432E5"/>
    <w:rsid w:val="00843506"/>
    <w:rsid w:val="008439A1"/>
    <w:rsid w:val="00843A75"/>
    <w:rsid w:val="00843B67"/>
    <w:rsid w:val="00843BF2"/>
    <w:rsid w:val="00843E51"/>
    <w:rsid w:val="008441AF"/>
    <w:rsid w:val="0084491D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B1D"/>
    <w:rsid w:val="00847222"/>
    <w:rsid w:val="00847287"/>
    <w:rsid w:val="00847297"/>
    <w:rsid w:val="008476EA"/>
    <w:rsid w:val="008476EB"/>
    <w:rsid w:val="00847B52"/>
    <w:rsid w:val="00850299"/>
    <w:rsid w:val="00850337"/>
    <w:rsid w:val="008503AC"/>
    <w:rsid w:val="00850AED"/>
    <w:rsid w:val="00850C67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326C"/>
    <w:rsid w:val="008543AF"/>
    <w:rsid w:val="008549F9"/>
    <w:rsid w:val="00854A4B"/>
    <w:rsid w:val="00855394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924"/>
    <w:rsid w:val="00861C96"/>
    <w:rsid w:val="00861E45"/>
    <w:rsid w:val="00861E97"/>
    <w:rsid w:val="0086283C"/>
    <w:rsid w:val="0086299B"/>
    <w:rsid w:val="00862A16"/>
    <w:rsid w:val="00862C43"/>
    <w:rsid w:val="00862C4C"/>
    <w:rsid w:val="00862D0A"/>
    <w:rsid w:val="00862F66"/>
    <w:rsid w:val="0086371B"/>
    <w:rsid w:val="00863CFD"/>
    <w:rsid w:val="00863DE6"/>
    <w:rsid w:val="0086410C"/>
    <w:rsid w:val="008644E6"/>
    <w:rsid w:val="008645F1"/>
    <w:rsid w:val="0086471B"/>
    <w:rsid w:val="00864790"/>
    <w:rsid w:val="00864A52"/>
    <w:rsid w:val="00864C32"/>
    <w:rsid w:val="00864FCB"/>
    <w:rsid w:val="00865018"/>
    <w:rsid w:val="008652F6"/>
    <w:rsid w:val="0086603D"/>
    <w:rsid w:val="0086615A"/>
    <w:rsid w:val="00866314"/>
    <w:rsid w:val="0086670B"/>
    <w:rsid w:val="00866991"/>
    <w:rsid w:val="008669AE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712"/>
    <w:rsid w:val="008709F2"/>
    <w:rsid w:val="00870E1F"/>
    <w:rsid w:val="00870E56"/>
    <w:rsid w:val="0087200D"/>
    <w:rsid w:val="0087201B"/>
    <w:rsid w:val="00872304"/>
    <w:rsid w:val="00872656"/>
    <w:rsid w:val="00872FD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4718"/>
    <w:rsid w:val="00874953"/>
    <w:rsid w:val="00874C04"/>
    <w:rsid w:val="00874CFF"/>
    <w:rsid w:val="0087535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BC8"/>
    <w:rsid w:val="008820B5"/>
    <w:rsid w:val="00882257"/>
    <w:rsid w:val="0088256E"/>
    <w:rsid w:val="00882AC1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85"/>
    <w:rsid w:val="00886D01"/>
    <w:rsid w:val="008870AB"/>
    <w:rsid w:val="0088797D"/>
    <w:rsid w:val="00887E3F"/>
    <w:rsid w:val="00887EB4"/>
    <w:rsid w:val="008908D1"/>
    <w:rsid w:val="00890A28"/>
    <w:rsid w:val="00890C7C"/>
    <w:rsid w:val="00890CB9"/>
    <w:rsid w:val="00890EF5"/>
    <w:rsid w:val="00890FF9"/>
    <w:rsid w:val="00891049"/>
    <w:rsid w:val="008910EF"/>
    <w:rsid w:val="00891427"/>
    <w:rsid w:val="0089194A"/>
    <w:rsid w:val="00892661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209"/>
    <w:rsid w:val="008943B8"/>
    <w:rsid w:val="00894F8C"/>
    <w:rsid w:val="008961BE"/>
    <w:rsid w:val="008961EB"/>
    <w:rsid w:val="0089673D"/>
    <w:rsid w:val="00896A16"/>
    <w:rsid w:val="008977C3"/>
    <w:rsid w:val="008A04AE"/>
    <w:rsid w:val="008A0DE9"/>
    <w:rsid w:val="008A12E2"/>
    <w:rsid w:val="008A2998"/>
    <w:rsid w:val="008A29DA"/>
    <w:rsid w:val="008A2E86"/>
    <w:rsid w:val="008A3054"/>
    <w:rsid w:val="008A3A7A"/>
    <w:rsid w:val="008A3C7A"/>
    <w:rsid w:val="008A3DA6"/>
    <w:rsid w:val="008A4AA9"/>
    <w:rsid w:val="008A4D53"/>
    <w:rsid w:val="008A4F29"/>
    <w:rsid w:val="008A5800"/>
    <w:rsid w:val="008A584E"/>
    <w:rsid w:val="008A5B9C"/>
    <w:rsid w:val="008A5E9B"/>
    <w:rsid w:val="008A6500"/>
    <w:rsid w:val="008A67B8"/>
    <w:rsid w:val="008A6B5D"/>
    <w:rsid w:val="008A6EA1"/>
    <w:rsid w:val="008A7381"/>
    <w:rsid w:val="008A743B"/>
    <w:rsid w:val="008A75F5"/>
    <w:rsid w:val="008A76C7"/>
    <w:rsid w:val="008A7BB1"/>
    <w:rsid w:val="008A7D55"/>
    <w:rsid w:val="008B00D7"/>
    <w:rsid w:val="008B04E4"/>
    <w:rsid w:val="008B04F3"/>
    <w:rsid w:val="008B068F"/>
    <w:rsid w:val="008B0BCC"/>
    <w:rsid w:val="008B0C34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EBC"/>
    <w:rsid w:val="008B5FBB"/>
    <w:rsid w:val="008B6139"/>
    <w:rsid w:val="008B6331"/>
    <w:rsid w:val="008B69E4"/>
    <w:rsid w:val="008B6DAB"/>
    <w:rsid w:val="008B6F2C"/>
    <w:rsid w:val="008C0344"/>
    <w:rsid w:val="008C071B"/>
    <w:rsid w:val="008C0A12"/>
    <w:rsid w:val="008C0CA5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D9E"/>
    <w:rsid w:val="008C2DBE"/>
    <w:rsid w:val="008C2FBE"/>
    <w:rsid w:val="008C3567"/>
    <w:rsid w:val="008C3AD1"/>
    <w:rsid w:val="008C3B23"/>
    <w:rsid w:val="008C3C57"/>
    <w:rsid w:val="008C3D3E"/>
    <w:rsid w:val="008C411C"/>
    <w:rsid w:val="008C4206"/>
    <w:rsid w:val="008C422E"/>
    <w:rsid w:val="008C4478"/>
    <w:rsid w:val="008C4521"/>
    <w:rsid w:val="008C45F1"/>
    <w:rsid w:val="008C509C"/>
    <w:rsid w:val="008C52DF"/>
    <w:rsid w:val="008C53F3"/>
    <w:rsid w:val="008C54DC"/>
    <w:rsid w:val="008C5552"/>
    <w:rsid w:val="008C5635"/>
    <w:rsid w:val="008C5752"/>
    <w:rsid w:val="008C5BF4"/>
    <w:rsid w:val="008C5F5C"/>
    <w:rsid w:val="008C623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312"/>
    <w:rsid w:val="008D048E"/>
    <w:rsid w:val="008D074A"/>
    <w:rsid w:val="008D0901"/>
    <w:rsid w:val="008D0CB3"/>
    <w:rsid w:val="008D14C7"/>
    <w:rsid w:val="008D153F"/>
    <w:rsid w:val="008D1BB9"/>
    <w:rsid w:val="008D1F11"/>
    <w:rsid w:val="008D20FF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CDB"/>
    <w:rsid w:val="008D2D57"/>
    <w:rsid w:val="008D2D82"/>
    <w:rsid w:val="008D2DC1"/>
    <w:rsid w:val="008D2FE6"/>
    <w:rsid w:val="008D33D7"/>
    <w:rsid w:val="008D3D2F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D4A"/>
    <w:rsid w:val="008D6222"/>
    <w:rsid w:val="008D623F"/>
    <w:rsid w:val="008D62F9"/>
    <w:rsid w:val="008D678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BD5"/>
    <w:rsid w:val="008E1C55"/>
    <w:rsid w:val="008E1DAC"/>
    <w:rsid w:val="008E1E89"/>
    <w:rsid w:val="008E1FA3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2CD"/>
    <w:rsid w:val="008E6668"/>
    <w:rsid w:val="008E669F"/>
    <w:rsid w:val="008E682C"/>
    <w:rsid w:val="008E69F4"/>
    <w:rsid w:val="008E6DFB"/>
    <w:rsid w:val="008E7A46"/>
    <w:rsid w:val="008E7EEF"/>
    <w:rsid w:val="008F05B1"/>
    <w:rsid w:val="008F0C6C"/>
    <w:rsid w:val="008F0CF6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8ED"/>
    <w:rsid w:val="008F2B18"/>
    <w:rsid w:val="008F32D6"/>
    <w:rsid w:val="008F34EE"/>
    <w:rsid w:val="008F381D"/>
    <w:rsid w:val="008F3932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0D"/>
    <w:rsid w:val="008F5CE9"/>
    <w:rsid w:val="008F5D90"/>
    <w:rsid w:val="008F5F54"/>
    <w:rsid w:val="008F619E"/>
    <w:rsid w:val="008F6208"/>
    <w:rsid w:val="008F6363"/>
    <w:rsid w:val="008F797E"/>
    <w:rsid w:val="00900292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1ECA"/>
    <w:rsid w:val="00902151"/>
    <w:rsid w:val="0090229E"/>
    <w:rsid w:val="00902787"/>
    <w:rsid w:val="009027C9"/>
    <w:rsid w:val="009027EC"/>
    <w:rsid w:val="009029C3"/>
    <w:rsid w:val="00902D2D"/>
    <w:rsid w:val="009032A9"/>
    <w:rsid w:val="00903435"/>
    <w:rsid w:val="009035CD"/>
    <w:rsid w:val="009037F0"/>
    <w:rsid w:val="00903882"/>
    <w:rsid w:val="00903C27"/>
    <w:rsid w:val="0090465C"/>
    <w:rsid w:val="00904BC7"/>
    <w:rsid w:val="009053F1"/>
    <w:rsid w:val="00905403"/>
    <w:rsid w:val="00905409"/>
    <w:rsid w:val="00905922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40E"/>
    <w:rsid w:val="00912560"/>
    <w:rsid w:val="0091256D"/>
    <w:rsid w:val="009126AF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57"/>
    <w:rsid w:val="0091678A"/>
    <w:rsid w:val="009167DF"/>
    <w:rsid w:val="00916A5D"/>
    <w:rsid w:val="00916E5C"/>
    <w:rsid w:val="00917176"/>
    <w:rsid w:val="009174DC"/>
    <w:rsid w:val="00917816"/>
    <w:rsid w:val="0091792E"/>
    <w:rsid w:val="00917A90"/>
    <w:rsid w:val="00917AF5"/>
    <w:rsid w:val="00917B82"/>
    <w:rsid w:val="00917C7F"/>
    <w:rsid w:val="00917E61"/>
    <w:rsid w:val="00917F41"/>
    <w:rsid w:val="00920A4A"/>
    <w:rsid w:val="00920C1A"/>
    <w:rsid w:val="00920D0F"/>
    <w:rsid w:val="00921415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3CCD"/>
    <w:rsid w:val="00923E8D"/>
    <w:rsid w:val="00924760"/>
    <w:rsid w:val="00924D5E"/>
    <w:rsid w:val="00924DD6"/>
    <w:rsid w:val="00924FAC"/>
    <w:rsid w:val="0092567E"/>
    <w:rsid w:val="009257B6"/>
    <w:rsid w:val="00925924"/>
    <w:rsid w:val="00925E0C"/>
    <w:rsid w:val="00926272"/>
    <w:rsid w:val="009262AC"/>
    <w:rsid w:val="0092651E"/>
    <w:rsid w:val="009267C8"/>
    <w:rsid w:val="009268AE"/>
    <w:rsid w:val="00926A50"/>
    <w:rsid w:val="00926B7C"/>
    <w:rsid w:val="00926C4E"/>
    <w:rsid w:val="00926F9F"/>
    <w:rsid w:val="0092716A"/>
    <w:rsid w:val="00927293"/>
    <w:rsid w:val="0092769E"/>
    <w:rsid w:val="00927DF1"/>
    <w:rsid w:val="00930252"/>
    <w:rsid w:val="009302D9"/>
    <w:rsid w:val="0093046A"/>
    <w:rsid w:val="0093069F"/>
    <w:rsid w:val="00930ACF"/>
    <w:rsid w:val="00930D83"/>
    <w:rsid w:val="00931204"/>
    <w:rsid w:val="00931BE4"/>
    <w:rsid w:val="00931D80"/>
    <w:rsid w:val="00931DE2"/>
    <w:rsid w:val="00931DF9"/>
    <w:rsid w:val="00932663"/>
    <w:rsid w:val="00932A73"/>
    <w:rsid w:val="00932B27"/>
    <w:rsid w:val="009330E9"/>
    <w:rsid w:val="009333D8"/>
    <w:rsid w:val="0093344B"/>
    <w:rsid w:val="00933981"/>
    <w:rsid w:val="00933D46"/>
    <w:rsid w:val="009340B5"/>
    <w:rsid w:val="00934269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5DAD"/>
    <w:rsid w:val="0093670A"/>
    <w:rsid w:val="009367F4"/>
    <w:rsid w:val="0093757B"/>
    <w:rsid w:val="009376AB"/>
    <w:rsid w:val="00937FAA"/>
    <w:rsid w:val="00940574"/>
    <w:rsid w:val="00940A3A"/>
    <w:rsid w:val="00940FAA"/>
    <w:rsid w:val="009414B4"/>
    <w:rsid w:val="0094154C"/>
    <w:rsid w:val="00941A10"/>
    <w:rsid w:val="00942200"/>
    <w:rsid w:val="009422EE"/>
    <w:rsid w:val="009422FB"/>
    <w:rsid w:val="009423F0"/>
    <w:rsid w:val="0094268A"/>
    <w:rsid w:val="009426EB"/>
    <w:rsid w:val="00942864"/>
    <w:rsid w:val="009430C0"/>
    <w:rsid w:val="00943249"/>
    <w:rsid w:val="0094331D"/>
    <w:rsid w:val="009436A3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5C8"/>
    <w:rsid w:val="00946A28"/>
    <w:rsid w:val="00946C3C"/>
    <w:rsid w:val="0094735E"/>
    <w:rsid w:val="00947996"/>
    <w:rsid w:val="00947E96"/>
    <w:rsid w:val="00947F15"/>
    <w:rsid w:val="009502F8"/>
    <w:rsid w:val="00950722"/>
    <w:rsid w:val="0095083E"/>
    <w:rsid w:val="00950896"/>
    <w:rsid w:val="00950B59"/>
    <w:rsid w:val="00950C17"/>
    <w:rsid w:val="00950DCD"/>
    <w:rsid w:val="0095163B"/>
    <w:rsid w:val="009516AD"/>
    <w:rsid w:val="00951A8B"/>
    <w:rsid w:val="00951FA5"/>
    <w:rsid w:val="009524B7"/>
    <w:rsid w:val="0095261D"/>
    <w:rsid w:val="009528D1"/>
    <w:rsid w:val="00952D9D"/>
    <w:rsid w:val="00952E54"/>
    <w:rsid w:val="00953365"/>
    <w:rsid w:val="009538F7"/>
    <w:rsid w:val="00953971"/>
    <w:rsid w:val="00953DAD"/>
    <w:rsid w:val="00954048"/>
    <w:rsid w:val="009543D7"/>
    <w:rsid w:val="0095446C"/>
    <w:rsid w:val="009545A3"/>
    <w:rsid w:val="00954A16"/>
    <w:rsid w:val="00954E3A"/>
    <w:rsid w:val="00954FF2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7A7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71E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A9"/>
    <w:rsid w:val="009666C3"/>
    <w:rsid w:val="009667EC"/>
    <w:rsid w:val="00966A18"/>
    <w:rsid w:val="00966B0B"/>
    <w:rsid w:val="00966CF2"/>
    <w:rsid w:val="00966E0B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2D0"/>
    <w:rsid w:val="009728DC"/>
    <w:rsid w:val="009728DF"/>
    <w:rsid w:val="009729F1"/>
    <w:rsid w:val="00973214"/>
    <w:rsid w:val="00973CB2"/>
    <w:rsid w:val="00973F60"/>
    <w:rsid w:val="00974045"/>
    <w:rsid w:val="009740E5"/>
    <w:rsid w:val="009742F4"/>
    <w:rsid w:val="0097446F"/>
    <w:rsid w:val="00974677"/>
    <w:rsid w:val="00974794"/>
    <w:rsid w:val="00974FA3"/>
    <w:rsid w:val="009751C8"/>
    <w:rsid w:val="00975299"/>
    <w:rsid w:val="009754F1"/>
    <w:rsid w:val="009758AF"/>
    <w:rsid w:val="00975948"/>
    <w:rsid w:val="00975A34"/>
    <w:rsid w:val="00975E3F"/>
    <w:rsid w:val="00975E6F"/>
    <w:rsid w:val="00975F4A"/>
    <w:rsid w:val="009760CF"/>
    <w:rsid w:val="009763B9"/>
    <w:rsid w:val="009763CA"/>
    <w:rsid w:val="009763F3"/>
    <w:rsid w:val="0097641D"/>
    <w:rsid w:val="00976819"/>
    <w:rsid w:val="00977046"/>
    <w:rsid w:val="0097732E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3C0"/>
    <w:rsid w:val="00982655"/>
    <w:rsid w:val="00982B90"/>
    <w:rsid w:val="00983142"/>
    <w:rsid w:val="00983240"/>
    <w:rsid w:val="0098324B"/>
    <w:rsid w:val="00983340"/>
    <w:rsid w:val="0098338F"/>
    <w:rsid w:val="00983459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46"/>
    <w:rsid w:val="00986EB9"/>
    <w:rsid w:val="0098754A"/>
    <w:rsid w:val="009875E1"/>
    <w:rsid w:val="00987F4F"/>
    <w:rsid w:val="009901CB"/>
    <w:rsid w:val="00990335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C61"/>
    <w:rsid w:val="0099401A"/>
    <w:rsid w:val="0099442C"/>
    <w:rsid w:val="0099458A"/>
    <w:rsid w:val="00995333"/>
    <w:rsid w:val="009953CE"/>
    <w:rsid w:val="0099570D"/>
    <w:rsid w:val="009963E6"/>
    <w:rsid w:val="009972AD"/>
    <w:rsid w:val="0099742D"/>
    <w:rsid w:val="00997681"/>
    <w:rsid w:val="009978C9"/>
    <w:rsid w:val="009978EF"/>
    <w:rsid w:val="00997F4A"/>
    <w:rsid w:val="009A095D"/>
    <w:rsid w:val="009A0B4D"/>
    <w:rsid w:val="009A13E4"/>
    <w:rsid w:val="009A14AE"/>
    <w:rsid w:val="009A184B"/>
    <w:rsid w:val="009A187D"/>
    <w:rsid w:val="009A1C8E"/>
    <w:rsid w:val="009A1C98"/>
    <w:rsid w:val="009A1CA6"/>
    <w:rsid w:val="009A23D7"/>
    <w:rsid w:val="009A25D4"/>
    <w:rsid w:val="009A2ABA"/>
    <w:rsid w:val="009A2D09"/>
    <w:rsid w:val="009A2DC5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1A5"/>
    <w:rsid w:val="009B064B"/>
    <w:rsid w:val="009B102C"/>
    <w:rsid w:val="009B14AE"/>
    <w:rsid w:val="009B1968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506"/>
    <w:rsid w:val="009B7754"/>
    <w:rsid w:val="009B7883"/>
    <w:rsid w:val="009B78E7"/>
    <w:rsid w:val="009B7951"/>
    <w:rsid w:val="009B7BC1"/>
    <w:rsid w:val="009B7FDD"/>
    <w:rsid w:val="009C0372"/>
    <w:rsid w:val="009C0646"/>
    <w:rsid w:val="009C11AB"/>
    <w:rsid w:val="009C15CB"/>
    <w:rsid w:val="009C16C1"/>
    <w:rsid w:val="009C16FF"/>
    <w:rsid w:val="009C1BFF"/>
    <w:rsid w:val="009C1E1C"/>
    <w:rsid w:val="009C2519"/>
    <w:rsid w:val="009C271B"/>
    <w:rsid w:val="009C2780"/>
    <w:rsid w:val="009C2888"/>
    <w:rsid w:val="009C2CB8"/>
    <w:rsid w:val="009C3424"/>
    <w:rsid w:val="009C387A"/>
    <w:rsid w:val="009C3C5C"/>
    <w:rsid w:val="009C3F6D"/>
    <w:rsid w:val="009C400E"/>
    <w:rsid w:val="009C41A2"/>
    <w:rsid w:val="009C4C4B"/>
    <w:rsid w:val="009C4E9B"/>
    <w:rsid w:val="009C5236"/>
    <w:rsid w:val="009C5460"/>
    <w:rsid w:val="009C5867"/>
    <w:rsid w:val="009C6422"/>
    <w:rsid w:val="009C6570"/>
    <w:rsid w:val="009C67D1"/>
    <w:rsid w:val="009C67F8"/>
    <w:rsid w:val="009C7881"/>
    <w:rsid w:val="009C790E"/>
    <w:rsid w:val="009C7C77"/>
    <w:rsid w:val="009C7DEA"/>
    <w:rsid w:val="009C7F3A"/>
    <w:rsid w:val="009D059A"/>
    <w:rsid w:val="009D05E6"/>
    <w:rsid w:val="009D07C6"/>
    <w:rsid w:val="009D119A"/>
    <w:rsid w:val="009D1258"/>
    <w:rsid w:val="009D167D"/>
    <w:rsid w:val="009D2734"/>
    <w:rsid w:val="009D27F1"/>
    <w:rsid w:val="009D2A1C"/>
    <w:rsid w:val="009D2DDE"/>
    <w:rsid w:val="009D2E00"/>
    <w:rsid w:val="009D3263"/>
    <w:rsid w:val="009D339C"/>
    <w:rsid w:val="009D3459"/>
    <w:rsid w:val="009D3C49"/>
    <w:rsid w:val="009D3E0F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6D2"/>
    <w:rsid w:val="009D7B6F"/>
    <w:rsid w:val="009D7D47"/>
    <w:rsid w:val="009E0703"/>
    <w:rsid w:val="009E0D15"/>
    <w:rsid w:val="009E0DD1"/>
    <w:rsid w:val="009E0F63"/>
    <w:rsid w:val="009E13D3"/>
    <w:rsid w:val="009E146C"/>
    <w:rsid w:val="009E16B1"/>
    <w:rsid w:val="009E17F1"/>
    <w:rsid w:val="009E1821"/>
    <w:rsid w:val="009E199D"/>
    <w:rsid w:val="009E2386"/>
    <w:rsid w:val="009E2AB6"/>
    <w:rsid w:val="009E2B52"/>
    <w:rsid w:val="009E2DEF"/>
    <w:rsid w:val="009E3304"/>
    <w:rsid w:val="009E360D"/>
    <w:rsid w:val="009E38E8"/>
    <w:rsid w:val="009E3A9D"/>
    <w:rsid w:val="009E3CF7"/>
    <w:rsid w:val="009E3E1A"/>
    <w:rsid w:val="009E4878"/>
    <w:rsid w:val="009E49AD"/>
    <w:rsid w:val="009E4E3D"/>
    <w:rsid w:val="009E4FD6"/>
    <w:rsid w:val="009E50FE"/>
    <w:rsid w:val="009E5356"/>
    <w:rsid w:val="009E53BF"/>
    <w:rsid w:val="009E5B49"/>
    <w:rsid w:val="009E5FA9"/>
    <w:rsid w:val="009E6047"/>
    <w:rsid w:val="009E6315"/>
    <w:rsid w:val="009E6DFC"/>
    <w:rsid w:val="009E6E0B"/>
    <w:rsid w:val="009E6FDF"/>
    <w:rsid w:val="009E7320"/>
    <w:rsid w:val="009E7551"/>
    <w:rsid w:val="009E79DC"/>
    <w:rsid w:val="009E7A48"/>
    <w:rsid w:val="009E7CE3"/>
    <w:rsid w:val="009F0101"/>
    <w:rsid w:val="009F0199"/>
    <w:rsid w:val="009F033A"/>
    <w:rsid w:val="009F0601"/>
    <w:rsid w:val="009F07D8"/>
    <w:rsid w:val="009F0DE3"/>
    <w:rsid w:val="009F0EE1"/>
    <w:rsid w:val="009F1536"/>
    <w:rsid w:val="009F165B"/>
    <w:rsid w:val="009F1A82"/>
    <w:rsid w:val="009F1CCA"/>
    <w:rsid w:val="009F21CE"/>
    <w:rsid w:val="009F2AC1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8D6"/>
    <w:rsid w:val="009F5C9F"/>
    <w:rsid w:val="009F6450"/>
    <w:rsid w:val="009F6CDA"/>
    <w:rsid w:val="009F6FF5"/>
    <w:rsid w:val="009F7625"/>
    <w:rsid w:val="009F77BF"/>
    <w:rsid w:val="009F79F2"/>
    <w:rsid w:val="009F7B28"/>
    <w:rsid w:val="00A00217"/>
    <w:rsid w:val="00A002B7"/>
    <w:rsid w:val="00A003A6"/>
    <w:rsid w:val="00A003B9"/>
    <w:rsid w:val="00A007DD"/>
    <w:rsid w:val="00A0085F"/>
    <w:rsid w:val="00A00A56"/>
    <w:rsid w:val="00A01102"/>
    <w:rsid w:val="00A0111E"/>
    <w:rsid w:val="00A01E65"/>
    <w:rsid w:val="00A020B7"/>
    <w:rsid w:val="00A0215B"/>
    <w:rsid w:val="00A021D7"/>
    <w:rsid w:val="00A024D0"/>
    <w:rsid w:val="00A0266A"/>
    <w:rsid w:val="00A02801"/>
    <w:rsid w:val="00A0291D"/>
    <w:rsid w:val="00A029E1"/>
    <w:rsid w:val="00A02BB2"/>
    <w:rsid w:val="00A02D57"/>
    <w:rsid w:val="00A02E0C"/>
    <w:rsid w:val="00A02F76"/>
    <w:rsid w:val="00A034FC"/>
    <w:rsid w:val="00A03A0E"/>
    <w:rsid w:val="00A03B94"/>
    <w:rsid w:val="00A03C81"/>
    <w:rsid w:val="00A044D5"/>
    <w:rsid w:val="00A0453F"/>
    <w:rsid w:val="00A047F0"/>
    <w:rsid w:val="00A04AE9"/>
    <w:rsid w:val="00A04F88"/>
    <w:rsid w:val="00A051F0"/>
    <w:rsid w:val="00A05954"/>
    <w:rsid w:val="00A059E5"/>
    <w:rsid w:val="00A05EF4"/>
    <w:rsid w:val="00A06511"/>
    <w:rsid w:val="00A066DE"/>
    <w:rsid w:val="00A066F6"/>
    <w:rsid w:val="00A0698B"/>
    <w:rsid w:val="00A07117"/>
    <w:rsid w:val="00A0790A"/>
    <w:rsid w:val="00A07ACA"/>
    <w:rsid w:val="00A07C64"/>
    <w:rsid w:val="00A07EA0"/>
    <w:rsid w:val="00A1027A"/>
    <w:rsid w:val="00A10343"/>
    <w:rsid w:val="00A1096D"/>
    <w:rsid w:val="00A10B8F"/>
    <w:rsid w:val="00A10BEF"/>
    <w:rsid w:val="00A10E0C"/>
    <w:rsid w:val="00A1154C"/>
    <w:rsid w:val="00A118B1"/>
    <w:rsid w:val="00A11944"/>
    <w:rsid w:val="00A122B5"/>
    <w:rsid w:val="00A1232F"/>
    <w:rsid w:val="00A12464"/>
    <w:rsid w:val="00A12558"/>
    <w:rsid w:val="00A12926"/>
    <w:rsid w:val="00A12DFC"/>
    <w:rsid w:val="00A13857"/>
    <w:rsid w:val="00A13BAA"/>
    <w:rsid w:val="00A13EC1"/>
    <w:rsid w:val="00A142CE"/>
    <w:rsid w:val="00A1447E"/>
    <w:rsid w:val="00A146AA"/>
    <w:rsid w:val="00A14A94"/>
    <w:rsid w:val="00A14AAB"/>
    <w:rsid w:val="00A14EDA"/>
    <w:rsid w:val="00A14FB9"/>
    <w:rsid w:val="00A1512E"/>
    <w:rsid w:val="00A16333"/>
    <w:rsid w:val="00A163FE"/>
    <w:rsid w:val="00A1674C"/>
    <w:rsid w:val="00A16DAF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7E1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8CC"/>
    <w:rsid w:val="00A239D4"/>
    <w:rsid w:val="00A24F1E"/>
    <w:rsid w:val="00A267D9"/>
    <w:rsid w:val="00A26B84"/>
    <w:rsid w:val="00A26DE2"/>
    <w:rsid w:val="00A26FA4"/>
    <w:rsid w:val="00A27122"/>
    <w:rsid w:val="00A27136"/>
    <w:rsid w:val="00A279E0"/>
    <w:rsid w:val="00A27CB1"/>
    <w:rsid w:val="00A3032D"/>
    <w:rsid w:val="00A303BD"/>
    <w:rsid w:val="00A305D5"/>
    <w:rsid w:val="00A30656"/>
    <w:rsid w:val="00A30742"/>
    <w:rsid w:val="00A3088A"/>
    <w:rsid w:val="00A309F4"/>
    <w:rsid w:val="00A30AD4"/>
    <w:rsid w:val="00A30FA7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5A2"/>
    <w:rsid w:val="00A3467C"/>
    <w:rsid w:val="00A34722"/>
    <w:rsid w:val="00A34915"/>
    <w:rsid w:val="00A34AB9"/>
    <w:rsid w:val="00A34EF4"/>
    <w:rsid w:val="00A351F3"/>
    <w:rsid w:val="00A35272"/>
    <w:rsid w:val="00A356F3"/>
    <w:rsid w:val="00A35867"/>
    <w:rsid w:val="00A35B2E"/>
    <w:rsid w:val="00A35F27"/>
    <w:rsid w:val="00A36038"/>
    <w:rsid w:val="00A361E7"/>
    <w:rsid w:val="00A36A77"/>
    <w:rsid w:val="00A36BAA"/>
    <w:rsid w:val="00A372EF"/>
    <w:rsid w:val="00A3755C"/>
    <w:rsid w:val="00A376FA"/>
    <w:rsid w:val="00A402CF"/>
    <w:rsid w:val="00A403C7"/>
    <w:rsid w:val="00A4073E"/>
    <w:rsid w:val="00A40B17"/>
    <w:rsid w:val="00A40F3E"/>
    <w:rsid w:val="00A40FC0"/>
    <w:rsid w:val="00A41874"/>
    <w:rsid w:val="00A418FE"/>
    <w:rsid w:val="00A41B86"/>
    <w:rsid w:val="00A420BB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5E49"/>
    <w:rsid w:val="00A46206"/>
    <w:rsid w:val="00A46B2B"/>
    <w:rsid w:val="00A46E30"/>
    <w:rsid w:val="00A46E46"/>
    <w:rsid w:val="00A470E6"/>
    <w:rsid w:val="00A471DF"/>
    <w:rsid w:val="00A47334"/>
    <w:rsid w:val="00A474B4"/>
    <w:rsid w:val="00A47653"/>
    <w:rsid w:val="00A47787"/>
    <w:rsid w:val="00A47878"/>
    <w:rsid w:val="00A4798E"/>
    <w:rsid w:val="00A47C6D"/>
    <w:rsid w:val="00A47C80"/>
    <w:rsid w:val="00A47D97"/>
    <w:rsid w:val="00A47E70"/>
    <w:rsid w:val="00A511F2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3E38"/>
    <w:rsid w:val="00A5421E"/>
    <w:rsid w:val="00A54231"/>
    <w:rsid w:val="00A54395"/>
    <w:rsid w:val="00A54471"/>
    <w:rsid w:val="00A5478A"/>
    <w:rsid w:val="00A548FF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B9D"/>
    <w:rsid w:val="00A61D78"/>
    <w:rsid w:val="00A61FBC"/>
    <w:rsid w:val="00A6205B"/>
    <w:rsid w:val="00A6240E"/>
    <w:rsid w:val="00A626AE"/>
    <w:rsid w:val="00A62A05"/>
    <w:rsid w:val="00A62B37"/>
    <w:rsid w:val="00A62D5C"/>
    <w:rsid w:val="00A633AF"/>
    <w:rsid w:val="00A6386C"/>
    <w:rsid w:val="00A63998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B0D"/>
    <w:rsid w:val="00A65B1D"/>
    <w:rsid w:val="00A65DE2"/>
    <w:rsid w:val="00A6600B"/>
    <w:rsid w:val="00A6612A"/>
    <w:rsid w:val="00A66D9F"/>
    <w:rsid w:val="00A67658"/>
    <w:rsid w:val="00A67688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894"/>
    <w:rsid w:val="00A71A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220"/>
    <w:rsid w:val="00A73356"/>
    <w:rsid w:val="00A7335B"/>
    <w:rsid w:val="00A73A48"/>
    <w:rsid w:val="00A73A88"/>
    <w:rsid w:val="00A73BFE"/>
    <w:rsid w:val="00A73C93"/>
    <w:rsid w:val="00A73E76"/>
    <w:rsid w:val="00A740DE"/>
    <w:rsid w:val="00A74173"/>
    <w:rsid w:val="00A7436B"/>
    <w:rsid w:val="00A74463"/>
    <w:rsid w:val="00A74851"/>
    <w:rsid w:val="00A74886"/>
    <w:rsid w:val="00A74A82"/>
    <w:rsid w:val="00A74E9E"/>
    <w:rsid w:val="00A74F3D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149B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63"/>
    <w:rsid w:val="00A84FE7"/>
    <w:rsid w:val="00A85482"/>
    <w:rsid w:val="00A858B5"/>
    <w:rsid w:val="00A85A69"/>
    <w:rsid w:val="00A85CBA"/>
    <w:rsid w:val="00A86B5E"/>
    <w:rsid w:val="00A86BCC"/>
    <w:rsid w:val="00A8702E"/>
    <w:rsid w:val="00A871E1"/>
    <w:rsid w:val="00A8737C"/>
    <w:rsid w:val="00A87818"/>
    <w:rsid w:val="00A87E12"/>
    <w:rsid w:val="00A87F5B"/>
    <w:rsid w:val="00A87F61"/>
    <w:rsid w:val="00A9019E"/>
    <w:rsid w:val="00A90583"/>
    <w:rsid w:val="00A9151F"/>
    <w:rsid w:val="00A91A86"/>
    <w:rsid w:val="00A91C1D"/>
    <w:rsid w:val="00A91CA8"/>
    <w:rsid w:val="00A928E5"/>
    <w:rsid w:val="00A92A43"/>
    <w:rsid w:val="00A933B8"/>
    <w:rsid w:val="00A935C7"/>
    <w:rsid w:val="00A93AD6"/>
    <w:rsid w:val="00A93AFD"/>
    <w:rsid w:val="00A93D14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6D17"/>
    <w:rsid w:val="00A970D8"/>
    <w:rsid w:val="00A97CB2"/>
    <w:rsid w:val="00A97EF6"/>
    <w:rsid w:val="00AA0438"/>
    <w:rsid w:val="00AA05D3"/>
    <w:rsid w:val="00AA0FDD"/>
    <w:rsid w:val="00AA1708"/>
    <w:rsid w:val="00AA1D9C"/>
    <w:rsid w:val="00AA237A"/>
    <w:rsid w:val="00AA27B6"/>
    <w:rsid w:val="00AA2A4F"/>
    <w:rsid w:val="00AA2ACF"/>
    <w:rsid w:val="00AA3591"/>
    <w:rsid w:val="00AA39B2"/>
    <w:rsid w:val="00AA39D7"/>
    <w:rsid w:val="00AA3DA5"/>
    <w:rsid w:val="00AA3F4A"/>
    <w:rsid w:val="00AA4217"/>
    <w:rsid w:val="00AA42CE"/>
    <w:rsid w:val="00AA45EE"/>
    <w:rsid w:val="00AA4E28"/>
    <w:rsid w:val="00AA5233"/>
    <w:rsid w:val="00AA5257"/>
    <w:rsid w:val="00AA57D0"/>
    <w:rsid w:val="00AA5CAE"/>
    <w:rsid w:val="00AA6103"/>
    <w:rsid w:val="00AA618D"/>
    <w:rsid w:val="00AA62A4"/>
    <w:rsid w:val="00AA637F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6F2"/>
    <w:rsid w:val="00AB1882"/>
    <w:rsid w:val="00AB1BCA"/>
    <w:rsid w:val="00AB1CB5"/>
    <w:rsid w:val="00AB2434"/>
    <w:rsid w:val="00AB260D"/>
    <w:rsid w:val="00AB30FE"/>
    <w:rsid w:val="00AB31B3"/>
    <w:rsid w:val="00AB3208"/>
    <w:rsid w:val="00AB3629"/>
    <w:rsid w:val="00AB389E"/>
    <w:rsid w:val="00AB38C9"/>
    <w:rsid w:val="00AB3BB1"/>
    <w:rsid w:val="00AB403A"/>
    <w:rsid w:val="00AB4406"/>
    <w:rsid w:val="00AB48EE"/>
    <w:rsid w:val="00AB4C28"/>
    <w:rsid w:val="00AB4F6D"/>
    <w:rsid w:val="00AB5A67"/>
    <w:rsid w:val="00AB5D84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1DB"/>
    <w:rsid w:val="00AB77F6"/>
    <w:rsid w:val="00AB7BC3"/>
    <w:rsid w:val="00AB7EB4"/>
    <w:rsid w:val="00AC0143"/>
    <w:rsid w:val="00AC0F42"/>
    <w:rsid w:val="00AC1127"/>
    <w:rsid w:val="00AC15A2"/>
    <w:rsid w:val="00AC15EB"/>
    <w:rsid w:val="00AC16EB"/>
    <w:rsid w:val="00AC1C41"/>
    <w:rsid w:val="00AC1D4D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A14"/>
    <w:rsid w:val="00AC3D2F"/>
    <w:rsid w:val="00AC3EB1"/>
    <w:rsid w:val="00AC3EF9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11F"/>
    <w:rsid w:val="00AC5229"/>
    <w:rsid w:val="00AC571F"/>
    <w:rsid w:val="00AC59FF"/>
    <w:rsid w:val="00AC5D05"/>
    <w:rsid w:val="00AC5D26"/>
    <w:rsid w:val="00AC605D"/>
    <w:rsid w:val="00AC6156"/>
    <w:rsid w:val="00AC6556"/>
    <w:rsid w:val="00AC6BDC"/>
    <w:rsid w:val="00AC6F44"/>
    <w:rsid w:val="00AC6FA1"/>
    <w:rsid w:val="00AC724C"/>
    <w:rsid w:val="00AC743F"/>
    <w:rsid w:val="00AC76A1"/>
    <w:rsid w:val="00AC78CF"/>
    <w:rsid w:val="00AC7903"/>
    <w:rsid w:val="00AC790D"/>
    <w:rsid w:val="00AC7A1B"/>
    <w:rsid w:val="00AC7BA4"/>
    <w:rsid w:val="00AC7C26"/>
    <w:rsid w:val="00AC7D61"/>
    <w:rsid w:val="00AD0624"/>
    <w:rsid w:val="00AD0AC4"/>
    <w:rsid w:val="00AD0B40"/>
    <w:rsid w:val="00AD0E0A"/>
    <w:rsid w:val="00AD0F8D"/>
    <w:rsid w:val="00AD1CFB"/>
    <w:rsid w:val="00AD2491"/>
    <w:rsid w:val="00AD2D10"/>
    <w:rsid w:val="00AD2D7A"/>
    <w:rsid w:val="00AD2F31"/>
    <w:rsid w:val="00AD2F95"/>
    <w:rsid w:val="00AD3225"/>
    <w:rsid w:val="00AD3361"/>
    <w:rsid w:val="00AD3474"/>
    <w:rsid w:val="00AD39E7"/>
    <w:rsid w:val="00AD3B21"/>
    <w:rsid w:val="00AD3D4C"/>
    <w:rsid w:val="00AD3FDA"/>
    <w:rsid w:val="00AD4B0B"/>
    <w:rsid w:val="00AD4C4B"/>
    <w:rsid w:val="00AD5093"/>
    <w:rsid w:val="00AD530D"/>
    <w:rsid w:val="00AD557B"/>
    <w:rsid w:val="00AD57E1"/>
    <w:rsid w:val="00AD5AE0"/>
    <w:rsid w:val="00AD6037"/>
    <w:rsid w:val="00AD6124"/>
    <w:rsid w:val="00AD623B"/>
    <w:rsid w:val="00AD68C3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334"/>
    <w:rsid w:val="00AE1721"/>
    <w:rsid w:val="00AE1A0C"/>
    <w:rsid w:val="00AE1B84"/>
    <w:rsid w:val="00AE2750"/>
    <w:rsid w:val="00AE2F78"/>
    <w:rsid w:val="00AE30CF"/>
    <w:rsid w:val="00AE320D"/>
    <w:rsid w:val="00AE335B"/>
    <w:rsid w:val="00AE3381"/>
    <w:rsid w:val="00AE3416"/>
    <w:rsid w:val="00AE35C9"/>
    <w:rsid w:val="00AE3E41"/>
    <w:rsid w:val="00AE4202"/>
    <w:rsid w:val="00AE4850"/>
    <w:rsid w:val="00AE4CF8"/>
    <w:rsid w:val="00AE4D9E"/>
    <w:rsid w:val="00AE4E1B"/>
    <w:rsid w:val="00AE4E51"/>
    <w:rsid w:val="00AE50CD"/>
    <w:rsid w:val="00AE52A2"/>
    <w:rsid w:val="00AE54C0"/>
    <w:rsid w:val="00AE55FC"/>
    <w:rsid w:val="00AE5B12"/>
    <w:rsid w:val="00AE6289"/>
    <w:rsid w:val="00AE6389"/>
    <w:rsid w:val="00AE6DB5"/>
    <w:rsid w:val="00AE6ED8"/>
    <w:rsid w:val="00AE6FB8"/>
    <w:rsid w:val="00AE7350"/>
    <w:rsid w:val="00AE78A3"/>
    <w:rsid w:val="00AE7F89"/>
    <w:rsid w:val="00AF0536"/>
    <w:rsid w:val="00AF1113"/>
    <w:rsid w:val="00AF143B"/>
    <w:rsid w:val="00AF1890"/>
    <w:rsid w:val="00AF18E5"/>
    <w:rsid w:val="00AF24B1"/>
    <w:rsid w:val="00AF27A5"/>
    <w:rsid w:val="00AF28C3"/>
    <w:rsid w:val="00AF28C5"/>
    <w:rsid w:val="00AF2A89"/>
    <w:rsid w:val="00AF2B5C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085"/>
    <w:rsid w:val="00AF4C0F"/>
    <w:rsid w:val="00AF4E18"/>
    <w:rsid w:val="00AF4F1C"/>
    <w:rsid w:val="00AF508A"/>
    <w:rsid w:val="00AF5242"/>
    <w:rsid w:val="00AF5313"/>
    <w:rsid w:val="00AF5C27"/>
    <w:rsid w:val="00AF6039"/>
    <w:rsid w:val="00AF6104"/>
    <w:rsid w:val="00AF63EB"/>
    <w:rsid w:val="00AF6582"/>
    <w:rsid w:val="00AF7515"/>
    <w:rsid w:val="00AF777F"/>
    <w:rsid w:val="00AF7A6E"/>
    <w:rsid w:val="00B00341"/>
    <w:rsid w:val="00B005C1"/>
    <w:rsid w:val="00B00CCF"/>
    <w:rsid w:val="00B00DAB"/>
    <w:rsid w:val="00B00E31"/>
    <w:rsid w:val="00B00EDF"/>
    <w:rsid w:val="00B00F76"/>
    <w:rsid w:val="00B011D6"/>
    <w:rsid w:val="00B017A6"/>
    <w:rsid w:val="00B01A08"/>
    <w:rsid w:val="00B01BF2"/>
    <w:rsid w:val="00B01EC8"/>
    <w:rsid w:val="00B01F1B"/>
    <w:rsid w:val="00B01F9A"/>
    <w:rsid w:val="00B021F4"/>
    <w:rsid w:val="00B024CE"/>
    <w:rsid w:val="00B02E56"/>
    <w:rsid w:val="00B033B5"/>
    <w:rsid w:val="00B039EC"/>
    <w:rsid w:val="00B03D05"/>
    <w:rsid w:val="00B03EDC"/>
    <w:rsid w:val="00B044E3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6F9F"/>
    <w:rsid w:val="00B07388"/>
    <w:rsid w:val="00B075E1"/>
    <w:rsid w:val="00B07998"/>
    <w:rsid w:val="00B07C0F"/>
    <w:rsid w:val="00B07F2D"/>
    <w:rsid w:val="00B102D3"/>
    <w:rsid w:val="00B10969"/>
    <w:rsid w:val="00B11042"/>
    <w:rsid w:val="00B1194F"/>
    <w:rsid w:val="00B1213B"/>
    <w:rsid w:val="00B12191"/>
    <w:rsid w:val="00B121D2"/>
    <w:rsid w:val="00B122B3"/>
    <w:rsid w:val="00B12427"/>
    <w:rsid w:val="00B12D97"/>
    <w:rsid w:val="00B131FE"/>
    <w:rsid w:val="00B13226"/>
    <w:rsid w:val="00B1323F"/>
    <w:rsid w:val="00B1338D"/>
    <w:rsid w:val="00B13CBD"/>
    <w:rsid w:val="00B13FBA"/>
    <w:rsid w:val="00B14011"/>
    <w:rsid w:val="00B140FB"/>
    <w:rsid w:val="00B14203"/>
    <w:rsid w:val="00B15733"/>
    <w:rsid w:val="00B15896"/>
    <w:rsid w:val="00B15B9E"/>
    <w:rsid w:val="00B15C4A"/>
    <w:rsid w:val="00B15F76"/>
    <w:rsid w:val="00B16D04"/>
    <w:rsid w:val="00B16F90"/>
    <w:rsid w:val="00B16FD7"/>
    <w:rsid w:val="00B17241"/>
    <w:rsid w:val="00B177FD"/>
    <w:rsid w:val="00B17876"/>
    <w:rsid w:val="00B17B5E"/>
    <w:rsid w:val="00B17C6A"/>
    <w:rsid w:val="00B20304"/>
    <w:rsid w:val="00B20359"/>
    <w:rsid w:val="00B20B57"/>
    <w:rsid w:val="00B20DAE"/>
    <w:rsid w:val="00B214B6"/>
    <w:rsid w:val="00B2197A"/>
    <w:rsid w:val="00B2211D"/>
    <w:rsid w:val="00B221C2"/>
    <w:rsid w:val="00B228CD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1F1"/>
    <w:rsid w:val="00B24257"/>
    <w:rsid w:val="00B24437"/>
    <w:rsid w:val="00B24856"/>
    <w:rsid w:val="00B249EF"/>
    <w:rsid w:val="00B24AE1"/>
    <w:rsid w:val="00B24F84"/>
    <w:rsid w:val="00B25651"/>
    <w:rsid w:val="00B257B5"/>
    <w:rsid w:val="00B25ADF"/>
    <w:rsid w:val="00B25C6D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182"/>
    <w:rsid w:val="00B27480"/>
    <w:rsid w:val="00B27722"/>
    <w:rsid w:val="00B278DC"/>
    <w:rsid w:val="00B27A16"/>
    <w:rsid w:val="00B27A2B"/>
    <w:rsid w:val="00B27A8F"/>
    <w:rsid w:val="00B27B86"/>
    <w:rsid w:val="00B27B9C"/>
    <w:rsid w:val="00B27DF1"/>
    <w:rsid w:val="00B30023"/>
    <w:rsid w:val="00B303CD"/>
    <w:rsid w:val="00B307D0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2EEA"/>
    <w:rsid w:val="00B330E3"/>
    <w:rsid w:val="00B336B6"/>
    <w:rsid w:val="00B337E5"/>
    <w:rsid w:val="00B33939"/>
    <w:rsid w:val="00B33CFC"/>
    <w:rsid w:val="00B33F05"/>
    <w:rsid w:val="00B3411C"/>
    <w:rsid w:val="00B34727"/>
    <w:rsid w:val="00B347E8"/>
    <w:rsid w:val="00B348D9"/>
    <w:rsid w:val="00B349CA"/>
    <w:rsid w:val="00B34E43"/>
    <w:rsid w:val="00B34E6C"/>
    <w:rsid w:val="00B34F12"/>
    <w:rsid w:val="00B358FC"/>
    <w:rsid w:val="00B35CC0"/>
    <w:rsid w:val="00B3616A"/>
    <w:rsid w:val="00B368D9"/>
    <w:rsid w:val="00B36A3F"/>
    <w:rsid w:val="00B36B42"/>
    <w:rsid w:val="00B37240"/>
    <w:rsid w:val="00B37819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B89"/>
    <w:rsid w:val="00B43CB4"/>
    <w:rsid w:val="00B442F6"/>
    <w:rsid w:val="00B44C89"/>
    <w:rsid w:val="00B44C92"/>
    <w:rsid w:val="00B44DC1"/>
    <w:rsid w:val="00B4523A"/>
    <w:rsid w:val="00B45393"/>
    <w:rsid w:val="00B4594A"/>
    <w:rsid w:val="00B45EC9"/>
    <w:rsid w:val="00B45FB1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D4B"/>
    <w:rsid w:val="00B47E96"/>
    <w:rsid w:val="00B502A9"/>
    <w:rsid w:val="00B508EB"/>
    <w:rsid w:val="00B50A00"/>
    <w:rsid w:val="00B50F11"/>
    <w:rsid w:val="00B51035"/>
    <w:rsid w:val="00B5140D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6F7"/>
    <w:rsid w:val="00B537F0"/>
    <w:rsid w:val="00B53845"/>
    <w:rsid w:val="00B53E48"/>
    <w:rsid w:val="00B53FA9"/>
    <w:rsid w:val="00B5450E"/>
    <w:rsid w:val="00B54718"/>
    <w:rsid w:val="00B54C75"/>
    <w:rsid w:val="00B54CCF"/>
    <w:rsid w:val="00B55129"/>
    <w:rsid w:val="00B55398"/>
    <w:rsid w:val="00B554EE"/>
    <w:rsid w:val="00B55811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69E"/>
    <w:rsid w:val="00B57C28"/>
    <w:rsid w:val="00B57CE2"/>
    <w:rsid w:val="00B57F82"/>
    <w:rsid w:val="00B6020A"/>
    <w:rsid w:val="00B6023C"/>
    <w:rsid w:val="00B6052D"/>
    <w:rsid w:val="00B60988"/>
    <w:rsid w:val="00B60D7A"/>
    <w:rsid w:val="00B61046"/>
    <w:rsid w:val="00B61123"/>
    <w:rsid w:val="00B6117F"/>
    <w:rsid w:val="00B613D7"/>
    <w:rsid w:val="00B614F8"/>
    <w:rsid w:val="00B6191B"/>
    <w:rsid w:val="00B619BE"/>
    <w:rsid w:val="00B61D10"/>
    <w:rsid w:val="00B621D3"/>
    <w:rsid w:val="00B62246"/>
    <w:rsid w:val="00B62372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7CD"/>
    <w:rsid w:val="00B64A0B"/>
    <w:rsid w:val="00B64A2F"/>
    <w:rsid w:val="00B64E45"/>
    <w:rsid w:val="00B64E57"/>
    <w:rsid w:val="00B64FF7"/>
    <w:rsid w:val="00B6514A"/>
    <w:rsid w:val="00B65A4B"/>
    <w:rsid w:val="00B65D59"/>
    <w:rsid w:val="00B65DB8"/>
    <w:rsid w:val="00B6610F"/>
    <w:rsid w:val="00B667B7"/>
    <w:rsid w:val="00B66BF6"/>
    <w:rsid w:val="00B67CBC"/>
    <w:rsid w:val="00B700FB"/>
    <w:rsid w:val="00B70348"/>
    <w:rsid w:val="00B704CB"/>
    <w:rsid w:val="00B707F3"/>
    <w:rsid w:val="00B70815"/>
    <w:rsid w:val="00B7128A"/>
    <w:rsid w:val="00B71477"/>
    <w:rsid w:val="00B7196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2A8"/>
    <w:rsid w:val="00B7535E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2D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13E"/>
    <w:rsid w:val="00B8337E"/>
    <w:rsid w:val="00B833CA"/>
    <w:rsid w:val="00B8362C"/>
    <w:rsid w:val="00B837E7"/>
    <w:rsid w:val="00B83819"/>
    <w:rsid w:val="00B83DA1"/>
    <w:rsid w:val="00B83ECC"/>
    <w:rsid w:val="00B84198"/>
    <w:rsid w:val="00B843F3"/>
    <w:rsid w:val="00B8444A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24B"/>
    <w:rsid w:val="00B8634B"/>
    <w:rsid w:val="00B863B8"/>
    <w:rsid w:val="00B86632"/>
    <w:rsid w:val="00B86710"/>
    <w:rsid w:val="00B86E1A"/>
    <w:rsid w:val="00B87000"/>
    <w:rsid w:val="00B872FE"/>
    <w:rsid w:val="00B87645"/>
    <w:rsid w:val="00B902D1"/>
    <w:rsid w:val="00B907B7"/>
    <w:rsid w:val="00B90938"/>
    <w:rsid w:val="00B90D02"/>
    <w:rsid w:val="00B90DCD"/>
    <w:rsid w:val="00B90E1F"/>
    <w:rsid w:val="00B91743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D8B"/>
    <w:rsid w:val="00B93F9F"/>
    <w:rsid w:val="00B94711"/>
    <w:rsid w:val="00B94A65"/>
    <w:rsid w:val="00B9503D"/>
    <w:rsid w:val="00B950F0"/>
    <w:rsid w:val="00B9526B"/>
    <w:rsid w:val="00B9537F"/>
    <w:rsid w:val="00B9555F"/>
    <w:rsid w:val="00B95675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2B1"/>
    <w:rsid w:val="00B97532"/>
    <w:rsid w:val="00B97A99"/>
    <w:rsid w:val="00B97AF2"/>
    <w:rsid w:val="00B97C81"/>
    <w:rsid w:val="00BA01D5"/>
    <w:rsid w:val="00BA0217"/>
    <w:rsid w:val="00BA0223"/>
    <w:rsid w:val="00BA030D"/>
    <w:rsid w:val="00BA053F"/>
    <w:rsid w:val="00BA05DB"/>
    <w:rsid w:val="00BA0B90"/>
    <w:rsid w:val="00BA0FA2"/>
    <w:rsid w:val="00BA0FE7"/>
    <w:rsid w:val="00BA109A"/>
    <w:rsid w:val="00BA1479"/>
    <w:rsid w:val="00BA18E9"/>
    <w:rsid w:val="00BA1B53"/>
    <w:rsid w:val="00BA2996"/>
    <w:rsid w:val="00BA2B97"/>
    <w:rsid w:val="00BA2C48"/>
    <w:rsid w:val="00BA2FB4"/>
    <w:rsid w:val="00BA350E"/>
    <w:rsid w:val="00BA387D"/>
    <w:rsid w:val="00BA38F7"/>
    <w:rsid w:val="00BA3E8D"/>
    <w:rsid w:val="00BA40CD"/>
    <w:rsid w:val="00BA42DE"/>
    <w:rsid w:val="00BA4A83"/>
    <w:rsid w:val="00BA4B14"/>
    <w:rsid w:val="00BA4BE1"/>
    <w:rsid w:val="00BA57CF"/>
    <w:rsid w:val="00BA626A"/>
    <w:rsid w:val="00BA65BA"/>
    <w:rsid w:val="00BA6900"/>
    <w:rsid w:val="00BA6D64"/>
    <w:rsid w:val="00BA6F7A"/>
    <w:rsid w:val="00BA71EA"/>
    <w:rsid w:val="00BA72A8"/>
    <w:rsid w:val="00BA7440"/>
    <w:rsid w:val="00BA7A53"/>
    <w:rsid w:val="00BA7EDE"/>
    <w:rsid w:val="00BB02C8"/>
    <w:rsid w:val="00BB02CC"/>
    <w:rsid w:val="00BB09ED"/>
    <w:rsid w:val="00BB0ED8"/>
    <w:rsid w:val="00BB103E"/>
    <w:rsid w:val="00BB140F"/>
    <w:rsid w:val="00BB14B1"/>
    <w:rsid w:val="00BB1682"/>
    <w:rsid w:val="00BB1CD6"/>
    <w:rsid w:val="00BB2151"/>
    <w:rsid w:val="00BB23A2"/>
    <w:rsid w:val="00BB2497"/>
    <w:rsid w:val="00BB2567"/>
    <w:rsid w:val="00BB2A35"/>
    <w:rsid w:val="00BB2A85"/>
    <w:rsid w:val="00BB2C45"/>
    <w:rsid w:val="00BB2EB5"/>
    <w:rsid w:val="00BB307C"/>
    <w:rsid w:val="00BB3831"/>
    <w:rsid w:val="00BB39A6"/>
    <w:rsid w:val="00BB3C6A"/>
    <w:rsid w:val="00BB3EC6"/>
    <w:rsid w:val="00BB41C0"/>
    <w:rsid w:val="00BB475C"/>
    <w:rsid w:val="00BB4862"/>
    <w:rsid w:val="00BB4864"/>
    <w:rsid w:val="00BB4955"/>
    <w:rsid w:val="00BB4B5E"/>
    <w:rsid w:val="00BB4CBA"/>
    <w:rsid w:val="00BB4D5A"/>
    <w:rsid w:val="00BB4F3F"/>
    <w:rsid w:val="00BB5080"/>
    <w:rsid w:val="00BB55C3"/>
    <w:rsid w:val="00BB5613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5BE"/>
    <w:rsid w:val="00BC076B"/>
    <w:rsid w:val="00BC0A8E"/>
    <w:rsid w:val="00BC0AD2"/>
    <w:rsid w:val="00BC0BF8"/>
    <w:rsid w:val="00BC1442"/>
    <w:rsid w:val="00BC1585"/>
    <w:rsid w:val="00BC166C"/>
    <w:rsid w:val="00BC1FEF"/>
    <w:rsid w:val="00BC2051"/>
    <w:rsid w:val="00BC220E"/>
    <w:rsid w:val="00BC2DB1"/>
    <w:rsid w:val="00BC31A8"/>
    <w:rsid w:val="00BC3216"/>
    <w:rsid w:val="00BC35AD"/>
    <w:rsid w:val="00BC37CE"/>
    <w:rsid w:val="00BC3ACF"/>
    <w:rsid w:val="00BC3C7E"/>
    <w:rsid w:val="00BC4269"/>
    <w:rsid w:val="00BC431F"/>
    <w:rsid w:val="00BC462B"/>
    <w:rsid w:val="00BC47AD"/>
    <w:rsid w:val="00BC4802"/>
    <w:rsid w:val="00BC48DF"/>
    <w:rsid w:val="00BC4C4C"/>
    <w:rsid w:val="00BC5286"/>
    <w:rsid w:val="00BC5397"/>
    <w:rsid w:val="00BC5749"/>
    <w:rsid w:val="00BC5873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C53"/>
    <w:rsid w:val="00BD2409"/>
    <w:rsid w:val="00BD279D"/>
    <w:rsid w:val="00BD2BBC"/>
    <w:rsid w:val="00BD3434"/>
    <w:rsid w:val="00BD35D7"/>
    <w:rsid w:val="00BD3A5E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D0A"/>
    <w:rsid w:val="00BD6E79"/>
    <w:rsid w:val="00BD6EAA"/>
    <w:rsid w:val="00BD73FC"/>
    <w:rsid w:val="00BD7688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A4F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431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5AA"/>
    <w:rsid w:val="00BF097B"/>
    <w:rsid w:val="00BF0AF1"/>
    <w:rsid w:val="00BF0F9B"/>
    <w:rsid w:val="00BF1240"/>
    <w:rsid w:val="00BF1362"/>
    <w:rsid w:val="00BF16AA"/>
    <w:rsid w:val="00BF16BE"/>
    <w:rsid w:val="00BF1B88"/>
    <w:rsid w:val="00BF1C50"/>
    <w:rsid w:val="00BF1EA3"/>
    <w:rsid w:val="00BF2033"/>
    <w:rsid w:val="00BF21AC"/>
    <w:rsid w:val="00BF23FB"/>
    <w:rsid w:val="00BF27E1"/>
    <w:rsid w:val="00BF2B0E"/>
    <w:rsid w:val="00BF31DF"/>
    <w:rsid w:val="00BF33CE"/>
    <w:rsid w:val="00BF3E8E"/>
    <w:rsid w:val="00BF44FA"/>
    <w:rsid w:val="00BF4574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627"/>
    <w:rsid w:val="00BF781E"/>
    <w:rsid w:val="00C0002D"/>
    <w:rsid w:val="00C00063"/>
    <w:rsid w:val="00C00371"/>
    <w:rsid w:val="00C006EB"/>
    <w:rsid w:val="00C00F19"/>
    <w:rsid w:val="00C00F8B"/>
    <w:rsid w:val="00C00FD3"/>
    <w:rsid w:val="00C0106C"/>
    <w:rsid w:val="00C011BE"/>
    <w:rsid w:val="00C015F7"/>
    <w:rsid w:val="00C01681"/>
    <w:rsid w:val="00C01A30"/>
    <w:rsid w:val="00C01B59"/>
    <w:rsid w:val="00C01D7E"/>
    <w:rsid w:val="00C01E45"/>
    <w:rsid w:val="00C021CF"/>
    <w:rsid w:val="00C02A83"/>
    <w:rsid w:val="00C02FB6"/>
    <w:rsid w:val="00C039F3"/>
    <w:rsid w:val="00C03D9B"/>
    <w:rsid w:val="00C0412B"/>
    <w:rsid w:val="00C04139"/>
    <w:rsid w:val="00C04208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A8"/>
    <w:rsid w:val="00C06EB6"/>
    <w:rsid w:val="00C07785"/>
    <w:rsid w:val="00C0784C"/>
    <w:rsid w:val="00C079F4"/>
    <w:rsid w:val="00C07B58"/>
    <w:rsid w:val="00C07C74"/>
    <w:rsid w:val="00C07E30"/>
    <w:rsid w:val="00C103A0"/>
    <w:rsid w:val="00C1068D"/>
    <w:rsid w:val="00C10CD8"/>
    <w:rsid w:val="00C11121"/>
    <w:rsid w:val="00C11580"/>
    <w:rsid w:val="00C1191F"/>
    <w:rsid w:val="00C11936"/>
    <w:rsid w:val="00C11D41"/>
    <w:rsid w:val="00C12B05"/>
    <w:rsid w:val="00C12B5E"/>
    <w:rsid w:val="00C1321D"/>
    <w:rsid w:val="00C132EF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26"/>
    <w:rsid w:val="00C166F7"/>
    <w:rsid w:val="00C173B4"/>
    <w:rsid w:val="00C17484"/>
    <w:rsid w:val="00C1771B"/>
    <w:rsid w:val="00C17D18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1E"/>
    <w:rsid w:val="00C22DE7"/>
    <w:rsid w:val="00C23550"/>
    <w:rsid w:val="00C239BC"/>
    <w:rsid w:val="00C23CFD"/>
    <w:rsid w:val="00C23D49"/>
    <w:rsid w:val="00C23F58"/>
    <w:rsid w:val="00C2448E"/>
    <w:rsid w:val="00C249D9"/>
    <w:rsid w:val="00C24A4F"/>
    <w:rsid w:val="00C24E36"/>
    <w:rsid w:val="00C24E98"/>
    <w:rsid w:val="00C25436"/>
    <w:rsid w:val="00C25DE9"/>
    <w:rsid w:val="00C25EF5"/>
    <w:rsid w:val="00C26082"/>
    <w:rsid w:val="00C262AC"/>
    <w:rsid w:val="00C26514"/>
    <w:rsid w:val="00C266D1"/>
    <w:rsid w:val="00C26ADF"/>
    <w:rsid w:val="00C27278"/>
    <w:rsid w:val="00C273F2"/>
    <w:rsid w:val="00C275B3"/>
    <w:rsid w:val="00C278D5"/>
    <w:rsid w:val="00C279FA"/>
    <w:rsid w:val="00C3007E"/>
    <w:rsid w:val="00C30688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1B9"/>
    <w:rsid w:val="00C34719"/>
    <w:rsid w:val="00C35048"/>
    <w:rsid w:val="00C35A0F"/>
    <w:rsid w:val="00C35D88"/>
    <w:rsid w:val="00C35DFD"/>
    <w:rsid w:val="00C35F9F"/>
    <w:rsid w:val="00C36765"/>
    <w:rsid w:val="00C36B0E"/>
    <w:rsid w:val="00C36BB3"/>
    <w:rsid w:val="00C36C28"/>
    <w:rsid w:val="00C36C97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2250"/>
    <w:rsid w:val="00C428A6"/>
    <w:rsid w:val="00C42998"/>
    <w:rsid w:val="00C42D6F"/>
    <w:rsid w:val="00C43045"/>
    <w:rsid w:val="00C43683"/>
    <w:rsid w:val="00C43924"/>
    <w:rsid w:val="00C43F35"/>
    <w:rsid w:val="00C4418A"/>
    <w:rsid w:val="00C441B7"/>
    <w:rsid w:val="00C443C8"/>
    <w:rsid w:val="00C44535"/>
    <w:rsid w:val="00C445F9"/>
    <w:rsid w:val="00C448B2"/>
    <w:rsid w:val="00C44E48"/>
    <w:rsid w:val="00C457E6"/>
    <w:rsid w:val="00C45EF6"/>
    <w:rsid w:val="00C461C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350"/>
    <w:rsid w:val="00C55868"/>
    <w:rsid w:val="00C55883"/>
    <w:rsid w:val="00C55B0E"/>
    <w:rsid w:val="00C56241"/>
    <w:rsid w:val="00C562CC"/>
    <w:rsid w:val="00C5690A"/>
    <w:rsid w:val="00C56BC3"/>
    <w:rsid w:val="00C56E9E"/>
    <w:rsid w:val="00C57137"/>
    <w:rsid w:val="00C57176"/>
    <w:rsid w:val="00C577E1"/>
    <w:rsid w:val="00C57865"/>
    <w:rsid w:val="00C57FCE"/>
    <w:rsid w:val="00C60260"/>
    <w:rsid w:val="00C604D9"/>
    <w:rsid w:val="00C6062E"/>
    <w:rsid w:val="00C607E6"/>
    <w:rsid w:val="00C6080B"/>
    <w:rsid w:val="00C608B5"/>
    <w:rsid w:val="00C6093D"/>
    <w:rsid w:val="00C6097A"/>
    <w:rsid w:val="00C60A3D"/>
    <w:rsid w:val="00C60BA4"/>
    <w:rsid w:val="00C60D73"/>
    <w:rsid w:val="00C612A3"/>
    <w:rsid w:val="00C613E6"/>
    <w:rsid w:val="00C615C0"/>
    <w:rsid w:val="00C62178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190"/>
    <w:rsid w:val="00C67E6D"/>
    <w:rsid w:val="00C70260"/>
    <w:rsid w:val="00C70339"/>
    <w:rsid w:val="00C70496"/>
    <w:rsid w:val="00C70EE3"/>
    <w:rsid w:val="00C711D4"/>
    <w:rsid w:val="00C71603"/>
    <w:rsid w:val="00C7172F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87C"/>
    <w:rsid w:val="00C74A24"/>
    <w:rsid w:val="00C74AC8"/>
    <w:rsid w:val="00C75504"/>
    <w:rsid w:val="00C7575A"/>
    <w:rsid w:val="00C758AC"/>
    <w:rsid w:val="00C759F0"/>
    <w:rsid w:val="00C75E2C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1A7"/>
    <w:rsid w:val="00C773BA"/>
    <w:rsid w:val="00C7749F"/>
    <w:rsid w:val="00C776F2"/>
    <w:rsid w:val="00C77A07"/>
    <w:rsid w:val="00C77AB5"/>
    <w:rsid w:val="00C80111"/>
    <w:rsid w:val="00C8018E"/>
    <w:rsid w:val="00C806E9"/>
    <w:rsid w:val="00C8090C"/>
    <w:rsid w:val="00C80B6F"/>
    <w:rsid w:val="00C80D4C"/>
    <w:rsid w:val="00C812BA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87E1C"/>
    <w:rsid w:val="00C87FC5"/>
    <w:rsid w:val="00C9035B"/>
    <w:rsid w:val="00C90470"/>
    <w:rsid w:val="00C90ABC"/>
    <w:rsid w:val="00C90EB8"/>
    <w:rsid w:val="00C91106"/>
    <w:rsid w:val="00C9170E"/>
    <w:rsid w:val="00C919BE"/>
    <w:rsid w:val="00C91BA0"/>
    <w:rsid w:val="00C92231"/>
    <w:rsid w:val="00C92D64"/>
    <w:rsid w:val="00C93188"/>
    <w:rsid w:val="00C9337F"/>
    <w:rsid w:val="00C933E4"/>
    <w:rsid w:val="00C93BA8"/>
    <w:rsid w:val="00C93E60"/>
    <w:rsid w:val="00C941EE"/>
    <w:rsid w:val="00C941FF"/>
    <w:rsid w:val="00C94303"/>
    <w:rsid w:val="00C94407"/>
    <w:rsid w:val="00C945AE"/>
    <w:rsid w:val="00C948F1"/>
    <w:rsid w:val="00C949E3"/>
    <w:rsid w:val="00C94A72"/>
    <w:rsid w:val="00C94B3A"/>
    <w:rsid w:val="00C94BB0"/>
    <w:rsid w:val="00C94CC3"/>
    <w:rsid w:val="00C94DC4"/>
    <w:rsid w:val="00C94E06"/>
    <w:rsid w:val="00C9538E"/>
    <w:rsid w:val="00C95431"/>
    <w:rsid w:val="00C95985"/>
    <w:rsid w:val="00C95B62"/>
    <w:rsid w:val="00C95C92"/>
    <w:rsid w:val="00C964AE"/>
    <w:rsid w:val="00C9655D"/>
    <w:rsid w:val="00C96813"/>
    <w:rsid w:val="00C968F2"/>
    <w:rsid w:val="00C96CBC"/>
    <w:rsid w:val="00C96F64"/>
    <w:rsid w:val="00C9711E"/>
    <w:rsid w:val="00C97967"/>
    <w:rsid w:val="00C97A2F"/>
    <w:rsid w:val="00CA020C"/>
    <w:rsid w:val="00CA0547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600"/>
    <w:rsid w:val="00CA2621"/>
    <w:rsid w:val="00CA2705"/>
    <w:rsid w:val="00CA360E"/>
    <w:rsid w:val="00CA3765"/>
    <w:rsid w:val="00CA38E5"/>
    <w:rsid w:val="00CA3A32"/>
    <w:rsid w:val="00CA414D"/>
    <w:rsid w:val="00CA41E5"/>
    <w:rsid w:val="00CA4428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79A"/>
    <w:rsid w:val="00CA6871"/>
    <w:rsid w:val="00CA6F72"/>
    <w:rsid w:val="00CA724C"/>
    <w:rsid w:val="00CA7256"/>
    <w:rsid w:val="00CA7570"/>
    <w:rsid w:val="00CA75CB"/>
    <w:rsid w:val="00CA7E22"/>
    <w:rsid w:val="00CB01CB"/>
    <w:rsid w:val="00CB0231"/>
    <w:rsid w:val="00CB0988"/>
    <w:rsid w:val="00CB09C4"/>
    <w:rsid w:val="00CB0D75"/>
    <w:rsid w:val="00CB0E86"/>
    <w:rsid w:val="00CB100C"/>
    <w:rsid w:val="00CB11E0"/>
    <w:rsid w:val="00CB17E7"/>
    <w:rsid w:val="00CB1830"/>
    <w:rsid w:val="00CB1C11"/>
    <w:rsid w:val="00CB1C26"/>
    <w:rsid w:val="00CB22A1"/>
    <w:rsid w:val="00CB2F70"/>
    <w:rsid w:val="00CB302D"/>
    <w:rsid w:val="00CB306C"/>
    <w:rsid w:val="00CB3126"/>
    <w:rsid w:val="00CB3256"/>
    <w:rsid w:val="00CB36E9"/>
    <w:rsid w:val="00CB37D7"/>
    <w:rsid w:val="00CB38DE"/>
    <w:rsid w:val="00CB3DA5"/>
    <w:rsid w:val="00CB3EDE"/>
    <w:rsid w:val="00CB43EA"/>
    <w:rsid w:val="00CB45B2"/>
    <w:rsid w:val="00CB49D1"/>
    <w:rsid w:val="00CB4B1E"/>
    <w:rsid w:val="00CB5099"/>
    <w:rsid w:val="00CB5D89"/>
    <w:rsid w:val="00CB60CB"/>
    <w:rsid w:val="00CB6E5C"/>
    <w:rsid w:val="00CB6EB6"/>
    <w:rsid w:val="00CB71A6"/>
    <w:rsid w:val="00CB73E6"/>
    <w:rsid w:val="00CB7917"/>
    <w:rsid w:val="00CB7EED"/>
    <w:rsid w:val="00CC004A"/>
    <w:rsid w:val="00CC00F2"/>
    <w:rsid w:val="00CC0561"/>
    <w:rsid w:val="00CC0574"/>
    <w:rsid w:val="00CC07A3"/>
    <w:rsid w:val="00CC08CB"/>
    <w:rsid w:val="00CC0BD6"/>
    <w:rsid w:val="00CC0DB0"/>
    <w:rsid w:val="00CC0E4B"/>
    <w:rsid w:val="00CC0ED8"/>
    <w:rsid w:val="00CC0F68"/>
    <w:rsid w:val="00CC122C"/>
    <w:rsid w:val="00CC13A2"/>
    <w:rsid w:val="00CC1746"/>
    <w:rsid w:val="00CC1F1F"/>
    <w:rsid w:val="00CC24D6"/>
    <w:rsid w:val="00CC2C45"/>
    <w:rsid w:val="00CC2F81"/>
    <w:rsid w:val="00CC3178"/>
    <w:rsid w:val="00CC3CCA"/>
    <w:rsid w:val="00CC3E05"/>
    <w:rsid w:val="00CC4DD0"/>
    <w:rsid w:val="00CC4FB5"/>
    <w:rsid w:val="00CC4FFD"/>
    <w:rsid w:val="00CC5071"/>
    <w:rsid w:val="00CC5178"/>
    <w:rsid w:val="00CC5291"/>
    <w:rsid w:val="00CC5A33"/>
    <w:rsid w:val="00CC5B58"/>
    <w:rsid w:val="00CC5E12"/>
    <w:rsid w:val="00CC5E15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81E"/>
    <w:rsid w:val="00CD1A92"/>
    <w:rsid w:val="00CD1B52"/>
    <w:rsid w:val="00CD1F55"/>
    <w:rsid w:val="00CD1F64"/>
    <w:rsid w:val="00CD2076"/>
    <w:rsid w:val="00CD2348"/>
    <w:rsid w:val="00CD27BF"/>
    <w:rsid w:val="00CD2A20"/>
    <w:rsid w:val="00CD34F9"/>
    <w:rsid w:val="00CD37C7"/>
    <w:rsid w:val="00CD3ACB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141"/>
    <w:rsid w:val="00CD646B"/>
    <w:rsid w:val="00CD6523"/>
    <w:rsid w:val="00CD69CD"/>
    <w:rsid w:val="00CD6C87"/>
    <w:rsid w:val="00CD6E21"/>
    <w:rsid w:val="00CD744E"/>
    <w:rsid w:val="00CD75C7"/>
    <w:rsid w:val="00CD7B9C"/>
    <w:rsid w:val="00CE0146"/>
    <w:rsid w:val="00CE028C"/>
    <w:rsid w:val="00CE04C7"/>
    <w:rsid w:val="00CE05F0"/>
    <w:rsid w:val="00CE0695"/>
    <w:rsid w:val="00CE06B5"/>
    <w:rsid w:val="00CE08ED"/>
    <w:rsid w:val="00CE0D09"/>
    <w:rsid w:val="00CE135F"/>
    <w:rsid w:val="00CE1CDD"/>
    <w:rsid w:val="00CE2438"/>
    <w:rsid w:val="00CE2A1A"/>
    <w:rsid w:val="00CE2B74"/>
    <w:rsid w:val="00CE2D4D"/>
    <w:rsid w:val="00CE3C10"/>
    <w:rsid w:val="00CE4009"/>
    <w:rsid w:val="00CE4156"/>
    <w:rsid w:val="00CE4326"/>
    <w:rsid w:val="00CE47B4"/>
    <w:rsid w:val="00CE4AD4"/>
    <w:rsid w:val="00CE58C3"/>
    <w:rsid w:val="00CE58E1"/>
    <w:rsid w:val="00CE590E"/>
    <w:rsid w:val="00CE5DCF"/>
    <w:rsid w:val="00CE61CE"/>
    <w:rsid w:val="00CE6304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9F2"/>
    <w:rsid w:val="00CE7D9B"/>
    <w:rsid w:val="00CF0988"/>
    <w:rsid w:val="00CF0C5E"/>
    <w:rsid w:val="00CF0E5C"/>
    <w:rsid w:val="00CF0EB5"/>
    <w:rsid w:val="00CF1587"/>
    <w:rsid w:val="00CF1629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286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8A7"/>
    <w:rsid w:val="00CF7AC8"/>
    <w:rsid w:val="00CF7BE9"/>
    <w:rsid w:val="00CF7EAD"/>
    <w:rsid w:val="00D010C3"/>
    <w:rsid w:val="00D011F7"/>
    <w:rsid w:val="00D01E2D"/>
    <w:rsid w:val="00D02408"/>
    <w:rsid w:val="00D02512"/>
    <w:rsid w:val="00D0291C"/>
    <w:rsid w:val="00D0291E"/>
    <w:rsid w:val="00D02A09"/>
    <w:rsid w:val="00D02EB9"/>
    <w:rsid w:val="00D02EF2"/>
    <w:rsid w:val="00D033F1"/>
    <w:rsid w:val="00D0344C"/>
    <w:rsid w:val="00D035D0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65DC"/>
    <w:rsid w:val="00D070E7"/>
    <w:rsid w:val="00D071B5"/>
    <w:rsid w:val="00D07216"/>
    <w:rsid w:val="00D074F0"/>
    <w:rsid w:val="00D07CCE"/>
    <w:rsid w:val="00D07D7B"/>
    <w:rsid w:val="00D07DC2"/>
    <w:rsid w:val="00D10057"/>
    <w:rsid w:val="00D10322"/>
    <w:rsid w:val="00D1039F"/>
    <w:rsid w:val="00D10A2D"/>
    <w:rsid w:val="00D11184"/>
    <w:rsid w:val="00D112C5"/>
    <w:rsid w:val="00D1134B"/>
    <w:rsid w:val="00D119CE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3D0"/>
    <w:rsid w:val="00D154B6"/>
    <w:rsid w:val="00D15947"/>
    <w:rsid w:val="00D15D1D"/>
    <w:rsid w:val="00D15FC9"/>
    <w:rsid w:val="00D16273"/>
    <w:rsid w:val="00D163FC"/>
    <w:rsid w:val="00D166BE"/>
    <w:rsid w:val="00D16749"/>
    <w:rsid w:val="00D1720A"/>
    <w:rsid w:val="00D1772A"/>
    <w:rsid w:val="00D177FB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2B4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40A"/>
    <w:rsid w:val="00D2693B"/>
    <w:rsid w:val="00D26946"/>
    <w:rsid w:val="00D270E8"/>
    <w:rsid w:val="00D27B99"/>
    <w:rsid w:val="00D30254"/>
    <w:rsid w:val="00D303B0"/>
    <w:rsid w:val="00D305C1"/>
    <w:rsid w:val="00D3071B"/>
    <w:rsid w:val="00D30A91"/>
    <w:rsid w:val="00D30FAD"/>
    <w:rsid w:val="00D312F9"/>
    <w:rsid w:val="00D314B4"/>
    <w:rsid w:val="00D317C2"/>
    <w:rsid w:val="00D31CA2"/>
    <w:rsid w:val="00D3201B"/>
    <w:rsid w:val="00D321AF"/>
    <w:rsid w:val="00D32338"/>
    <w:rsid w:val="00D32969"/>
    <w:rsid w:val="00D32981"/>
    <w:rsid w:val="00D333D7"/>
    <w:rsid w:val="00D337D3"/>
    <w:rsid w:val="00D337D7"/>
    <w:rsid w:val="00D33862"/>
    <w:rsid w:val="00D342C6"/>
    <w:rsid w:val="00D34444"/>
    <w:rsid w:val="00D34A4B"/>
    <w:rsid w:val="00D34A80"/>
    <w:rsid w:val="00D34CF0"/>
    <w:rsid w:val="00D34CF7"/>
    <w:rsid w:val="00D35280"/>
    <w:rsid w:val="00D3531D"/>
    <w:rsid w:val="00D355CB"/>
    <w:rsid w:val="00D3639E"/>
    <w:rsid w:val="00D36403"/>
    <w:rsid w:val="00D36489"/>
    <w:rsid w:val="00D36957"/>
    <w:rsid w:val="00D36A1C"/>
    <w:rsid w:val="00D3716A"/>
    <w:rsid w:val="00D373B6"/>
    <w:rsid w:val="00D37420"/>
    <w:rsid w:val="00D375A0"/>
    <w:rsid w:val="00D375A5"/>
    <w:rsid w:val="00D3768E"/>
    <w:rsid w:val="00D40301"/>
    <w:rsid w:val="00D4030E"/>
    <w:rsid w:val="00D403AA"/>
    <w:rsid w:val="00D403AD"/>
    <w:rsid w:val="00D40470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5F9"/>
    <w:rsid w:val="00D43897"/>
    <w:rsid w:val="00D4395A"/>
    <w:rsid w:val="00D439CD"/>
    <w:rsid w:val="00D43EB3"/>
    <w:rsid w:val="00D4435E"/>
    <w:rsid w:val="00D44467"/>
    <w:rsid w:val="00D4457D"/>
    <w:rsid w:val="00D453F3"/>
    <w:rsid w:val="00D45411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150"/>
    <w:rsid w:val="00D56718"/>
    <w:rsid w:val="00D56F90"/>
    <w:rsid w:val="00D57901"/>
    <w:rsid w:val="00D60117"/>
    <w:rsid w:val="00D601D8"/>
    <w:rsid w:val="00D60693"/>
    <w:rsid w:val="00D60843"/>
    <w:rsid w:val="00D60C29"/>
    <w:rsid w:val="00D60CDA"/>
    <w:rsid w:val="00D60D9F"/>
    <w:rsid w:val="00D6147B"/>
    <w:rsid w:val="00D61520"/>
    <w:rsid w:val="00D615EE"/>
    <w:rsid w:val="00D61752"/>
    <w:rsid w:val="00D61B28"/>
    <w:rsid w:val="00D61DAB"/>
    <w:rsid w:val="00D61E64"/>
    <w:rsid w:val="00D61FF1"/>
    <w:rsid w:val="00D628C7"/>
    <w:rsid w:val="00D62FEA"/>
    <w:rsid w:val="00D6360C"/>
    <w:rsid w:val="00D63679"/>
    <w:rsid w:val="00D63B30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623A"/>
    <w:rsid w:val="00D6679D"/>
    <w:rsid w:val="00D66CC1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A8E"/>
    <w:rsid w:val="00D70B54"/>
    <w:rsid w:val="00D70B95"/>
    <w:rsid w:val="00D70B99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EDF"/>
    <w:rsid w:val="00D73F77"/>
    <w:rsid w:val="00D746D7"/>
    <w:rsid w:val="00D74721"/>
    <w:rsid w:val="00D74A21"/>
    <w:rsid w:val="00D74B6B"/>
    <w:rsid w:val="00D74BC9"/>
    <w:rsid w:val="00D74D11"/>
    <w:rsid w:val="00D74E11"/>
    <w:rsid w:val="00D74E45"/>
    <w:rsid w:val="00D7556A"/>
    <w:rsid w:val="00D758BE"/>
    <w:rsid w:val="00D765C3"/>
    <w:rsid w:val="00D7685F"/>
    <w:rsid w:val="00D7689A"/>
    <w:rsid w:val="00D76AEC"/>
    <w:rsid w:val="00D76B70"/>
    <w:rsid w:val="00D76EC4"/>
    <w:rsid w:val="00D7767B"/>
    <w:rsid w:val="00D77877"/>
    <w:rsid w:val="00D77DC1"/>
    <w:rsid w:val="00D805C2"/>
    <w:rsid w:val="00D80668"/>
    <w:rsid w:val="00D807F5"/>
    <w:rsid w:val="00D807FF"/>
    <w:rsid w:val="00D80BCC"/>
    <w:rsid w:val="00D80EF5"/>
    <w:rsid w:val="00D8163E"/>
    <w:rsid w:val="00D817D6"/>
    <w:rsid w:val="00D81A65"/>
    <w:rsid w:val="00D81D47"/>
    <w:rsid w:val="00D825D9"/>
    <w:rsid w:val="00D82896"/>
    <w:rsid w:val="00D828EC"/>
    <w:rsid w:val="00D82E40"/>
    <w:rsid w:val="00D835AB"/>
    <w:rsid w:val="00D83884"/>
    <w:rsid w:val="00D83954"/>
    <w:rsid w:val="00D840F8"/>
    <w:rsid w:val="00D84120"/>
    <w:rsid w:val="00D84707"/>
    <w:rsid w:val="00D84EE2"/>
    <w:rsid w:val="00D85140"/>
    <w:rsid w:val="00D85328"/>
    <w:rsid w:val="00D854AA"/>
    <w:rsid w:val="00D85710"/>
    <w:rsid w:val="00D85BFF"/>
    <w:rsid w:val="00D86445"/>
    <w:rsid w:val="00D86B6E"/>
    <w:rsid w:val="00D86C40"/>
    <w:rsid w:val="00D87189"/>
    <w:rsid w:val="00D871A7"/>
    <w:rsid w:val="00D877C7"/>
    <w:rsid w:val="00D8782E"/>
    <w:rsid w:val="00D87D00"/>
    <w:rsid w:val="00D87E55"/>
    <w:rsid w:val="00D901E8"/>
    <w:rsid w:val="00D90412"/>
    <w:rsid w:val="00D9074A"/>
    <w:rsid w:val="00D912EA"/>
    <w:rsid w:val="00D91332"/>
    <w:rsid w:val="00D91DEE"/>
    <w:rsid w:val="00D92714"/>
    <w:rsid w:val="00D92B98"/>
    <w:rsid w:val="00D92BD8"/>
    <w:rsid w:val="00D93387"/>
    <w:rsid w:val="00D9371B"/>
    <w:rsid w:val="00D9395F"/>
    <w:rsid w:val="00D93A3E"/>
    <w:rsid w:val="00D93D3D"/>
    <w:rsid w:val="00D93F3B"/>
    <w:rsid w:val="00D94676"/>
    <w:rsid w:val="00D948C7"/>
    <w:rsid w:val="00D949E2"/>
    <w:rsid w:val="00D952FE"/>
    <w:rsid w:val="00D95322"/>
    <w:rsid w:val="00D955B8"/>
    <w:rsid w:val="00D958D5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29B"/>
    <w:rsid w:val="00DA0618"/>
    <w:rsid w:val="00DA0A07"/>
    <w:rsid w:val="00DA1425"/>
    <w:rsid w:val="00DA156E"/>
    <w:rsid w:val="00DA1BC3"/>
    <w:rsid w:val="00DA1C7A"/>
    <w:rsid w:val="00DA1FC7"/>
    <w:rsid w:val="00DA2004"/>
    <w:rsid w:val="00DA2616"/>
    <w:rsid w:val="00DA26B7"/>
    <w:rsid w:val="00DA3097"/>
    <w:rsid w:val="00DA32E6"/>
    <w:rsid w:val="00DA3462"/>
    <w:rsid w:val="00DA3627"/>
    <w:rsid w:val="00DA37E5"/>
    <w:rsid w:val="00DA3B54"/>
    <w:rsid w:val="00DA4284"/>
    <w:rsid w:val="00DA4563"/>
    <w:rsid w:val="00DA4C16"/>
    <w:rsid w:val="00DA525C"/>
    <w:rsid w:val="00DA598D"/>
    <w:rsid w:val="00DA62FE"/>
    <w:rsid w:val="00DA6C7F"/>
    <w:rsid w:val="00DA7007"/>
    <w:rsid w:val="00DA7113"/>
    <w:rsid w:val="00DA7653"/>
    <w:rsid w:val="00DA78AB"/>
    <w:rsid w:val="00DA7AFD"/>
    <w:rsid w:val="00DA7E7C"/>
    <w:rsid w:val="00DA7EB4"/>
    <w:rsid w:val="00DB062B"/>
    <w:rsid w:val="00DB07DF"/>
    <w:rsid w:val="00DB09C4"/>
    <w:rsid w:val="00DB11AB"/>
    <w:rsid w:val="00DB1BCF"/>
    <w:rsid w:val="00DB2300"/>
    <w:rsid w:val="00DB2587"/>
    <w:rsid w:val="00DB2883"/>
    <w:rsid w:val="00DB2958"/>
    <w:rsid w:val="00DB2B78"/>
    <w:rsid w:val="00DB3884"/>
    <w:rsid w:val="00DB41C5"/>
    <w:rsid w:val="00DB452F"/>
    <w:rsid w:val="00DB4898"/>
    <w:rsid w:val="00DB49FE"/>
    <w:rsid w:val="00DB4B69"/>
    <w:rsid w:val="00DB53BB"/>
    <w:rsid w:val="00DB55D2"/>
    <w:rsid w:val="00DB5688"/>
    <w:rsid w:val="00DB59C8"/>
    <w:rsid w:val="00DB5DAE"/>
    <w:rsid w:val="00DB5E01"/>
    <w:rsid w:val="00DB5F9B"/>
    <w:rsid w:val="00DB61DA"/>
    <w:rsid w:val="00DB67D2"/>
    <w:rsid w:val="00DB6EBA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25B"/>
    <w:rsid w:val="00DC0454"/>
    <w:rsid w:val="00DC0814"/>
    <w:rsid w:val="00DC09AE"/>
    <w:rsid w:val="00DC0A8A"/>
    <w:rsid w:val="00DC0E16"/>
    <w:rsid w:val="00DC11AE"/>
    <w:rsid w:val="00DC1333"/>
    <w:rsid w:val="00DC1D78"/>
    <w:rsid w:val="00DC206E"/>
    <w:rsid w:val="00DC207B"/>
    <w:rsid w:val="00DC20B0"/>
    <w:rsid w:val="00DC250F"/>
    <w:rsid w:val="00DC260E"/>
    <w:rsid w:val="00DC2629"/>
    <w:rsid w:val="00DC274E"/>
    <w:rsid w:val="00DC283C"/>
    <w:rsid w:val="00DC2A8A"/>
    <w:rsid w:val="00DC2DDB"/>
    <w:rsid w:val="00DC2FB0"/>
    <w:rsid w:val="00DC32FA"/>
    <w:rsid w:val="00DC39DF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D01"/>
    <w:rsid w:val="00DC7EA8"/>
    <w:rsid w:val="00DD06C1"/>
    <w:rsid w:val="00DD0975"/>
    <w:rsid w:val="00DD0A2C"/>
    <w:rsid w:val="00DD0C0E"/>
    <w:rsid w:val="00DD0CA6"/>
    <w:rsid w:val="00DD1046"/>
    <w:rsid w:val="00DD1210"/>
    <w:rsid w:val="00DD139A"/>
    <w:rsid w:val="00DD18C7"/>
    <w:rsid w:val="00DD1AC5"/>
    <w:rsid w:val="00DD1C76"/>
    <w:rsid w:val="00DD1E8A"/>
    <w:rsid w:val="00DD1E96"/>
    <w:rsid w:val="00DD2208"/>
    <w:rsid w:val="00DD264F"/>
    <w:rsid w:val="00DD2E75"/>
    <w:rsid w:val="00DD2F00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4BCF"/>
    <w:rsid w:val="00DD541A"/>
    <w:rsid w:val="00DD545F"/>
    <w:rsid w:val="00DD5676"/>
    <w:rsid w:val="00DD5873"/>
    <w:rsid w:val="00DD59D2"/>
    <w:rsid w:val="00DD5A51"/>
    <w:rsid w:val="00DD5AA1"/>
    <w:rsid w:val="00DD5BDE"/>
    <w:rsid w:val="00DD5F9D"/>
    <w:rsid w:val="00DD604B"/>
    <w:rsid w:val="00DD6428"/>
    <w:rsid w:val="00DD68EF"/>
    <w:rsid w:val="00DD6A3C"/>
    <w:rsid w:val="00DD6AC0"/>
    <w:rsid w:val="00DD70F8"/>
    <w:rsid w:val="00DD766A"/>
    <w:rsid w:val="00DD780B"/>
    <w:rsid w:val="00DD79DD"/>
    <w:rsid w:val="00DD7BDB"/>
    <w:rsid w:val="00DD7F9C"/>
    <w:rsid w:val="00DE062E"/>
    <w:rsid w:val="00DE084C"/>
    <w:rsid w:val="00DE0AD6"/>
    <w:rsid w:val="00DE1412"/>
    <w:rsid w:val="00DE2181"/>
    <w:rsid w:val="00DE2282"/>
    <w:rsid w:val="00DE25BF"/>
    <w:rsid w:val="00DE274C"/>
    <w:rsid w:val="00DE35C0"/>
    <w:rsid w:val="00DE38FF"/>
    <w:rsid w:val="00DE3BC6"/>
    <w:rsid w:val="00DE3C2B"/>
    <w:rsid w:val="00DE46A9"/>
    <w:rsid w:val="00DE4A70"/>
    <w:rsid w:val="00DE4D3F"/>
    <w:rsid w:val="00DE4D60"/>
    <w:rsid w:val="00DE5003"/>
    <w:rsid w:val="00DE50FE"/>
    <w:rsid w:val="00DE5385"/>
    <w:rsid w:val="00DE59F5"/>
    <w:rsid w:val="00DE60A2"/>
    <w:rsid w:val="00DE61DA"/>
    <w:rsid w:val="00DE6322"/>
    <w:rsid w:val="00DE6F06"/>
    <w:rsid w:val="00DE6F79"/>
    <w:rsid w:val="00DE7049"/>
    <w:rsid w:val="00DE7A06"/>
    <w:rsid w:val="00DE7C27"/>
    <w:rsid w:val="00DE7C8A"/>
    <w:rsid w:val="00DE7C95"/>
    <w:rsid w:val="00DE7D57"/>
    <w:rsid w:val="00DE7D86"/>
    <w:rsid w:val="00DE7D8F"/>
    <w:rsid w:val="00DF0257"/>
    <w:rsid w:val="00DF03D2"/>
    <w:rsid w:val="00DF0552"/>
    <w:rsid w:val="00DF06A6"/>
    <w:rsid w:val="00DF07BA"/>
    <w:rsid w:val="00DF0978"/>
    <w:rsid w:val="00DF0C74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CB3"/>
    <w:rsid w:val="00DF3E3A"/>
    <w:rsid w:val="00DF403F"/>
    <w:rsid w:val="00DF470B"/>
    <w:rsid w:val="00DF4B87"/>
    <w:rsid w:val="00DF4C44"/>
    <w:rsid w:val="00DF4EDD"/>
    <w:rsid w:val="00DF5672"/>
    <w:rsid w:val="00DF56DA"/>
    <w:rsid w:val="00DF5A02"/>
    <w:rsid w:val="00DF5CBA"/>
    <w:rsid w:val="00DF62E3"/>
    <w:rsid w:val="00DF653D"/>
    <w:rsid w:val="00DF669B"/>
    <w:rsid w:val="00DF68C6"/>
    <w:rsid w:val="00DF6F78"/>
    <w:rsid w:val="00DF6FDE"/>
    <w:rsid w:val="00DF6FF0"/>
    <w:rsid w:val="00DF73D4"/>
    <w:rsid w:val="00DF7656"/>
    <w:rsid w:val="00DF7A2F"/>
    <w:rsid w:val="00E00525"/>
    <w:rsid w:val="00E007F6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40F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95"/>
    <w:rsid w:val="00E052BD"/>
    <w:rsid w:val="00E0580F"/>
    <w:rsid w:val="00E05CE2"/>
    <w:rsid w:val="00E05FA3"/>
    <w:rsid w:val="00E05FEA"/>
    <w:rsid w:val="00E060DB"/>
    <w:rsid w:val="00E062FD"/>
    <w:rsid w:val="00E0660D"/>
    <w:rsid w:val="00E06760"/>
    <w:rsid w:val="00E067E1"/>
    <w:rsid w:val="00E06DAE"/>
    <w:rsid w:val="00E06EE4"/>
    <w:rsid w:val="00E06F9E"/>
    <w:rsid w:val="00E07163"/>
    <w:rsid w:val="00E07519"/>
    <w:rsid w:val="00E07D13"/>
    <w:rsid w:val="00E1032E"/>
    <w:rsid w:val="00E107C5"/>
    <w:rsid w:val="00E10CE0"/>
    <w:rsid w:val="00E10E04"/>
    <w:rsid w:val="00E11074"/>
    <w:rsid w:val="00E11357"/>
    <w:rsid w:val="00E11977"/>
    <w:rsid w:val="00E119DC"/>
    <w:rsid w:val="00E11A45"/>
    <w:rsid w:val="00E11C56"/>
    <w:rsid w:val="00E11E77"/>
    <w:rsid w:val="00E12412"/>
    <w:rsid w:val="00E125D7"/>
    <w:rsid w:val="00E126E4"/>
    <w:rsid w:val="00E12C6F"/>
    <w:rsid w:val="00E12D71"/>
    <w:rsid w:val="00E12EEE"/>
    <w:rsid w:val="00E13376"/>
    <w:rsid w:val="00E133B7"/>
    <w:rsid w:val="00E139CA"/>
    <w:rsid w:val="00E13A99"/>
    <w:rsid w:val="00E13B07"/>
    <w:rsid w:val="00E14827"/>
    <w:rsid w:val="00E14851"/>
    <w:rsid w:val="00E14A14"/>
    <w:rsid w:val="00E14CBC"/>
    <w:rsid w:val="00E14E3B"/>
    <w:rsid w:val="00E15065"/>
    <w:rsid w:val="00E15190"/>
    <w:rsid w:val="00E151C9"/>
    <w:rsid w:val="00E1521B"/>
    <w:rsid w:val="00E1568B"/>
    <w:rsid w:val="00E156DE"/>
    <w:rsid w:val="00E15719"/>
    <w:rsid w:val="00E15D2B"/>
    <w:rsid w:val="00E16097"/>
    <w:rsid w:val="00E16198"/>
    <w:rsid w:val="00E16386"/>
    <w:rsid w:val="00E16D2A"/>
    <w:rsid w:val="00E16D2C"/>
    <w:rsid w:val="00E16F1D"/>
    <w:rsid w:val="00E17243"/>
    <w:rsid w:val="00E17832"/>
    <w:rsid w:val="00E17840"/>
    <w:rsid w:val="00E17A89"/>
    <w:rsid w:val="00E208BF"/>
    <w:rsid w:val="00E20D7D"/>
    <w:rsid w:val="00E21203"/>
    <w:rsid w:val="00E2129D"/>
    <w:rsid w:val="00E213A6"/>
    <w:rsid w:val="00E21C2D"/>
    <w:rsid w:val="00E21DCC"/>
    <w:rsid w:val="00E2206F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2E7"/>
    <w:rsid w:val="00E25725"/>
    <w:rsid w:val="00E25874"/>
    <w:rsid w:val="00E25CA2"/>
    <w:rsid w:val="00E25CCC"/>
    <w:rsid w:val="00E25CD3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B66"/>
    <w:rsid w:val="00E30D7B"/>
    <w:rsid w:val="00E314AC"/>
    <w:rsid w:val="00E3157D"/>
    <w:rsid w:val="00E315DF"/>
    <w:rsid w:val="00E315E3"/>
    <w:rsid w:val="00E31C4E"/>
    <w:rsid w:val="00E31E65"/>
    <w:rsid w:val="00E324CC"/>
    <w:rsid w:val="00E325B2"/>
    <w:rsid w:val="00E32633"/>
    <w:rsid w:val="00E32D25"/>
    <w:rsid w:val="00E32DE1"/>
    <w:rsid w:val="00E338AC"/>
    <w:rsid w:val="00E338D4"/>
    <w:rsid w:val="00E33CDB"/>
    <w:rsid w:val="00E33FDF"/>
    <w:rsid w:val="00E34027"/>
    <w:rsid w:val="00E3405D"/>
    <w:rsid w:val="00E34478"/>
    <w:rsid w:val="00E344F5"/>
    <w:rsid w:val="00E34646"/>
    <w:rsid w:val="00E3467F"/>
    <w:rsid w:val="00E34AA3"/>
    <w:rsid w:val="00E34B71"/>
    <w:rsid w:val="00E34E19"/>
    <w:rsid w:val="00E3526B"/>
    <w:rsid w:val="00E35470"/>
    <w:rsid w:val="00E3553F"/>
    <w:rsid w:val="00E3557A"/>
    <w:rsid w:val="00E3588A"/>
    <w:rsid w:val="00E35A82"/>
    <w:rsid w:val="00E35B1B"/>
    <w:rsid w:val="00E36AA8"/>
    <w:rsid w:val="00E36CA9"/>
    <w:rsid w:val="00E36D70"/>
    <w:rsid w:val="00E37237"/>
    <w:rsid w:val="00E3735A"/>
    <w:rsid w:val="00E3766C"/>
    <w:rsid w:val="00E37BA8"/>
    <w:rsid w:val="00E37D7C"/>
    <w:rsid w:val="00E37DE1"/>
    <w:rsid w:val="00E400EB"/>
    <w:rsid w:val="00E4052F"/>
    <w:rsid w:val="00E406CD"/>
    <w:rsid w:val="00E40D70"/>
    <w:rsid w:val="00E40FC9"/>
    <w:rsid w:val="00E41290"/>
    <w:rsid w:val="00E41C8E"/>
    <w:rsid w:val="00E41CD1"/>
    <w:rsid w:val="00E4238B"/>
    <w:rsid w:val="00E42F38"/>
    <w:rsid w:val="00E43870"/>
    <w:rsid w:val="00E449CB"/>
    <w:rsid w:val="00E44AD6"/>
    <w:rsid w:val="00E44FEE"/>
    <w:rsid w:val="00E452EC"/>
    <w:rsid w:val="00E454D5"/>
    <w:rsid w:val="00E455B0"/>
    <w:rsid w:val="00E458DA"/>
    <w:rsid w:val="00E45E73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2459"/>
    <w:rsid w:val="00E5294F"/>
    <w:rsid w:val="00E52FC0"/>
    <w:rsid w:val="00E534EA"/>
    <w:rsid w:val="00E5367D"/>
    <w:rsid w:val="00E53889"/>
    <w:rsid w:val="00E53929"/>
    <w:rsid w:val="00E53C51"/>
    <w:rsid w:val="00E53ED8"/>
    <w:rsid w:val="00E54052"/>
    <w:rsid w:val="00E54304"/>
    <w:rsid w:val="00E54528"/>
    <w:rsid w:val="00E54565"/>
    <w:rsid w:val="00E54646"/>
    <w:rsid w:val="00E54B20"/>
    <w:rsid w:val="00E54BF7"/>
    <w:rsid w:val="00E54E60"/>
    <w:rsid w:val="00E5505A"/>
    <w:rsid w:val="00E556AE"/>
    <w:rsid w:val="00E5586D"/>
    <w:rsid w:val="00E55AA2"/>
    <w:rsid w:val="00E55C09"/>
    <w:rsid w:val="00E560A7"/>
    <w:rsid w:val="00E5631B"/>
    <w:rsid w:val="00E563F1"/>
    <w:rsid w:val="00E56546"/>
    <w:rsid w:val="00E566C3"/>
    <w:rsid w:val="00E56991"/>
    <w:rsid w:val="00E56B0E"/>
    <w:rsid w:val="00E56F81"/>
    <w:rsid w:val="00E5704B"/>
    <w:rsid w:val="00E5707C"/>
    <w:rsid w:val="00E570EF"/>
    <w:rsid w:val="00E57180"/>
    <w:rsid w:val="00E572BE"/>
    <w:rsid w:val="00E57526"/>
    <w:rsid w:val="00E5777C"/>
    <w:rsid w:val="00E57B13"/>
    <w:rsid w:val="00E57BB7"/>
    <w:rsid w:val="00E600EC"/>
    <w:rsid w:val="00E600F4"/>
    <w:rsid w:val="00E6029E"/>
    <w:rsid w:val="00E60831"/>
    <w:rsid w:val="00E6095B"/>
    <w:rsid w:val="00E60F71"/>
    <w:rsid w:val="00E61597"/>
    <w:rsid w:val="00E61DC9"/>
    <w:rsid w:val="00E61F23"/>
    <w:rsid w:val="00E61FAA"/>
    <w:rsid w:val="00E62530"/>
    <w:rsid w:val="00E629F9"/>
    <w:rsid w:val="00E62C73"/>
    <w:rsid w:val="00E63450"/>
    <w:rsid w:val="00E6345E"/>
    <w:rsid w:val="00E637E9"/>
    <w:rsid w:val="00E63822"/>
    <w:rsid w:val="00E6392E"/>
    <w:rsid w:val="00E63BD5"/>
    <w:rsid w:val="00E6450F"/>
    <w:rsid w:val="00E645F0"/>
    <w:rsid w:val="00E64FE3"/>
    <w:rsid w:val="00E652AD"/>
    <w:rsid w:val="00E654CB"/>
    <w:rsid w:val="00E663E6"/>
    <w:rsid w:val="00E66FEF"/>
    <w:rsid w:val="00E67189"/>
    <w:rsid w:val="00E678A5"/>
    <w:rsid w:val="00E6794B"/>
    <w:rsid w:val="00E679E9"/>
    <w:rsid w:val="00E67D08"/>
    <w:rsid w:val="00E67DE9"/>
    <w:rsid w:val="00E67FD8"/>
    <w:rsid w:val="00E7061C"/>
    <w:rsid w:val="00E7070B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2B58"/>
    <w:rsid w:val="00E7319A"/>
    <w:rsid w:val="00E7322A"/>
    <w:rsid w:val="00E73BE7"/>
    <w:rsid w:val="00E73C8C"/>
    <w:rsid w:val="00E744CE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1A0"/>
    <w:rsid w:val="00E76713"/>
    <w:rsid w:val="00E76737"/>
    <w:rsid w:val="00E77493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699"/>
    <w:rsid w:val="00E82972"/>
    <w:rsid w:val="00E8299B"/>
    <w:rsid w:val="00E829C1"/>
    <w:rsid w:val="00E82E45"/>
    <w:rsid w:val="00E8343C"/>
    <w:rsid w:val="00E83E25"/>
    <w:rsid w:val="00E83FBA"/>
    <w:rsid w:val="00E84211"/>
    <w:rsid w:val="00E84470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7DF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5C"/>
    <w:rsid w:val="00E92DEB"/>
    <w:rsid w:val="00E932B2"/>
    <w:rsid w:val="00E93377"/>
    <w:rsid w:val="00E93492"/>
    <w:rsid w:val="00E93907"/>
    <w:rsid w:val="00E93BCD"/>
    <w:rsid w:val="00E942F7"/>
    <w:rsid w:val="00E94397"/>
    <w:rsid w:val="00E9459C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507"/>
    <w:rsid w:val="00EA19BD"/>
    <w:rsid w:val="00EA19DB"/>
    <w:rsid w:val="00EA1A3E"/>
    <w:rsid w:val="00EA1BD5"/>
    <w:rsid w:val="00EA1CF2"/>
    <w:rsid w:val="00EA1D09"/>
    <w:rsid w:val="00EA2745"/>
    <w:rsid w:val="00EA2B9E"/>
    <w:rsid w:val="00EA3292"/>
    <w:rsid w:val="00EA33C0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BB"/>
    <w:rsid w:val="00EA6BA2"/>
    <w:rsid w:val="00EA6EE7"/>
    <w:rsid w:val="00EA707B"/>
    <w:rsid w:val="00EA7435"/>
    <w:rsid w:val="00EA7642"/>
    <w:rsid w:val="00EA7744"/>
    <w:rsid w:val="00EA7772"/>
    <w:rsid w:val="00EA7946"/>
    <w:rsid w:val="00EA795B"/>
    <w:rsid w:val="00EA7E5A"/>
    <w:rsid w:val="00EA7F87"/>
    <w:rsid w:val="00EB0CFB"/>
    <w:rsid w:val="00EB0F0B"/>
    <w:rsid w:val="00EB11C7"/>
    <w:rsid w:val="00EB1420"/>
    <w:rsid w:val="00EB150B"/>
    <w:rsid w:val="00EB2143"/>
    <w:rsid w:val="00EB26BA"/>
    <w:rsid w:val="00EB37E9"/>
    <w:rsid w:val="00EB384B"/>
    <w:rsid w:val="00EB395B"/>
    <w:rsid w:val="00EB3EF8"/>
    <w:rsid w:val="00EB3FA0"/>
    <w:rsid w:val="00EB4169"/>
    <w:rsid w:val="00EB46D1"/>
    <w:rsid w:val="00EB4707"/>
    <w:rsid w:val="00EB4811"/>
    <w:rsid w:val="00EB4A07"/>
    <w:rsid w:val="00EB4C86"/>
    <w:rsid w:val="00EB4C96"/>
    <w:rsid w:val="00EB4CC3"/>
    <w:rsid w:val="00EB5079"/>
    <w:rsid w:val="00EB567B"/>
    <w:rsid w:val="00EB5A78"/>
    <w:rsid w:val="00EB5A7A"/>
    <w:rsid w:val="00EB5CB6"/>
    <w:rsid w:val="00EB63A1"/>
    <w:rsid w:val="00EB63D8"/>
    <w:rsid w:val="00EB647D"/>
    <w:rsid w:val="00EB66C7"/>
    <w:rsid w:val="00EB67FC"/>
    <w:rsid w:val="00EB7C94"/>
    <w:rsid w:val="00EB7DDA"/>
    <w:rsid w:val="00EC027A"/>
    <w:rsid w:val="00EC0433"/>
    <w:rsid w:val="00EC0632"/>
    <w:rsid w:val="00EC074B"/>
    <w:rsid w:val="00EC0B12"/>
    <w:rsid w:val="00EC0C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368"/>
    <w:rsid w:val="00EC73D8"/>
    <w:rsid w:val="00EC768D"/>
    <w:rsid w:val="00EC76B1"/>
    <w:rsid w:val="00EC780F"/>
    <w:rsid w:val="00EC7817"/>
    <w:rsid w:val="00EC7AE8"/>
    <w:rsid w:val="00EC7BED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CCF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778"/>
    <w:rsid w:val="00ED4AC4"/>
    <w:rsid w:val="00ED4B4C"/>
    <w:rsid w:val="00ED4C2A"/>
    <w:rsid w:val="00ED4EB7"/>
    <w:rsid w:val="00ED4ED6"/>
    <w:rsid w:val="00ED5080"/>
    <w:rsid w:val="00ED5368"/>
    <w:rsid w:val="00ED58D4"/>
    <w:rsid w:val="00ED5A51"/>
    <w:rsid w:val="00ED6754"/>
    <w:rsid w:val="00ED6AAE"/>
    <w:rsid w:val="00ED6DE2"/>
    <w:rsid w:val="00ED7494"/>
    <w:rsid w:val="00ED753E"/>
    <w:rsid w:val="00ED76AC"/>
    <w:rsid w:val="00ED7AFA"/>
    <w:rsid w:val="00ED7ED2"/>
    <w:rsid w:val="00EE05E0"/>
    <w:rsid w:val="00EE07D0"/>
    <w:rsid w:val="00EE0E86"/>
    <w:rsid w:val="00EE10AB"/>
    <w:rsid w:val="00EE12C2"/>
    <w:rsid w:val="00EE190C"/>
    <w:rsid w:val="00EE19E1"/>
    <w:rsid w:val="00EE223D"/>
    <w:rsid w:val="00EE256D"/>
    <w:rsid w:val="00EE2A80"/>
    <w:rsid w:val="00EE30F3"/>
    <w:rsid w:val="00EE32A3"/>
    <w:rsid w:val="00EE37A3"/>
    <w:rsid w:val="00EE400E"/>
    <w:rsid w:val="00EE40C4"/>
    <w:rsid w:val="00EE4382"/>
    <w:rsid w:val="00EE44FE"/>
    <w:rsid w:val="00EE477B"/>
    <w:rsid w:val="00EE4A13"/>
    <w:rsid w:val="00EE524E"/>
    <w:rsid w:val="00EE546B"/>
    <w:rsid w:val="00EE59B5"/>
    <w:rsid w:val="00EE60DD"/>
    <w:rsid w:val="00EE678D"/>
    <w:rsid w:val="00EE6BFA"/>
    <w:rsid w:val="00EE7539"/>
    <w:rsid w:val="00EE7540"/>
    <w:rsid w:val="00EF064E"/>
    <w:rsid w:val="00EF0929"/>
    <w:rsid w:val="00EF09AD"/>
    <w:rsid w:val="00EF0D89"/>
    <w:rsid w:val="00EF0DFB"/>
    <w:rsid w:val="00EF0EBA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0C3"/>
    <w:rsid w:val="00EF3622"/>
    <w:rsid w:val="00EF37B6"/>
    <w:rsid w:val="00EF38A1"/>
    <w:rsid w:val="00EF39CC"/>
    <w:rsid w:val="00EF3BEA"/>
    <w:rsid w:val="00EF3BEE"/>
    <w:rsid w:val="00EF3E2B"/>
    <w:rsid w:val="00EF3EB8"/>
    <w:rsid w:val="00EF3F2D"/>
    <w:rsid w:val="00EF49C9"/>
    <w:rsid w:val="00EF4C55"/>
    <w:rsid w:val="00EF5127"/>
    <w:rsid w:val="00EF5689"/>
    <w:rsid w:val="00EF5AC4"/>
    <w:rsid w:val="00EF5D3D"/>
    <w:rsid w:val="00EF6195"/>
    <w:rsid w:val="00EF619E"/>
    <w:rsid w:val="00EF64F4"/>
    <w:rsid w:val="00EF6598"/>
    <w:rsid w:val="00EF6730"/>
    <w:rsid w:val="00EF6ACA"/>
    <w:rsid w:val="00EF6B30"/>
    <w:rsid w:val="00EF6D1C"/>
    <w:rsid w:val="00EF6F7D"/>
    <w:rsid w:val="00EF72DF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0F8A"/>
    <w:rsid w:val="00F02B10"/>
    <w:rsid w:val="00F03079"/>
    <w:rsid w:val="00F031FA"/>
    <w:rsid w:val="00F0322F"/>
    <w:rsid w:val="00F035B5"/>
    <w:rsid w:val="00F035CB"/>
    <w:rsid w:val="00F0371D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BCF"/>
    <w:rsid w:val="00F05E5A"/>
    <w:rsid w:val="00F06279"/>
    <w:rsid w:val="00F0628F"/>
    <w:rsid w:val="00F064E4"/>
    <w:rsid w:val="00F06612"/>
    <w:rsid w:val="00F06772"/>
    <w:rsid w:val="00F069D0"/>
    <w:rsid w:val="00F06F64"/>
    <w:rsid w:val="00F0715E"/>
    <w:rsid w:val="00F07639"/>
    <w:rsid w:val="00F07DFA"/>
    <w:rsid w:val="00F103D1"/>
    <w:rsid w:val="00F10561"/>
    <w:rsid w:val="00F10EAE"/>
    <w:rsid w:val="00F112AE"/>
    <w:rsid w:val="00F1143B"/>
    <w:rsid w:val="00F11494"/>
    <w:rsid w:val="00F11508"/>
    <w:rsid w:val="00F118B2"/>
    <w:rsid w:val="00F11B04"/>
    <w:rsid w:val="00F11F02"/>
    <w:rsid w:val="00F12248"/>
    <w:rsid w:val="00F12711"/>
    <w:rsid w:val="00F12820"/>
    <w:rsid w:val="00F12BAE"/>
    <w:rsid w:val="00F13456"/>
    <w:rsid w:val="00F134FA"/>
    <w:rsid w:val="00F136F7"/>
    <w:rsid w:val="00F14008"/>
    <w:rsid w:val="00F14067"/>
    <w:rsid w:val="00F1410C"/>
    <w:rsid w:val="00F14223"/>
    <w:rsid w:val="00F1429F"/>
    <w:rsid w:val="00F1450C"/>
    <w:rsid w:val="00F146AD"/>
    <w:rsid w:val="00F148A2"/>
    <w:rsid w:val="00F14984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23F"/>
    <w:rsid w:val="00F203E1"/>
    <w:rsid w:val="00F2052B"/>
    <w:rsid w:val="00F206F9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2C3"/>
    <w:rsid w:val="00F233CB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DC5"/>
    <w:rsid w:val="00F25EB6"/>
    <w:rsid w:val="00F25FDD"/>
    <w:rsid w:val="00F260F2"/>
    <w:rsid w:val="00F268DB"/>
    <w:rsid w:val="00F26C4C"/>
    <w:rsid w:val="00F27118"/>
    <w:rsid w:val="00F27239"/>
    <w:rsid w:val="00F273E0"/>
    <w:rsid w:val="00F27734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0EA"/>
    <w:rsid w:val="00F3117E"/>
    <w:rsid w:val="00F31592"/>
    <w:rsid w:val="00F31B5B"/>
    <w:rsid w:val="00F31D13"/>
    <w:rsid w:val="00F31ECF"/>
    <w:rsid w:val="00F3210F"/>
    <w:rsid w:val="00F32AC5"/>
    <w:rsid w:val="00F33095"/>
    <w:rsid w:val="00F3354C"/>
    <w:rsid w:val="00F33C5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64E3"/>
    <w:rsid w:val="00F37383"/>
    <w:rsid w:val="00F37498"/>
    <w:rsid w:val="00F407C4"/>
    <w:rsid w:val="00F40F33"/>
    <w:rsid w:val="00F414C4"/>
    <w:rsid w:val="00F41DE4"/>
    <w:rsid w:val="00F42430"/>
    <w:rsid w:val="00F42BB1"/>
    <w:rsid w:val="00F42BE7"/>
    <w:rsid w:val="00F42E77"/>
    <w:rsid w:val="00F42F64"/>
    <w:rsid w:val="00F4326C"/>
    <w:rsid w:val="00F43C87"/>
    <w:rsid w:val="00F43D45"/>
    <w:rsid w:val="00F43DA7"/>
    <w:rsid w:val="00F44146"/>
    <w:rsid w:val="00F4454E"/>
    <w:rsid w:val="00F447B0"/>
    <w:rsid w:val="00F44861"/>
    <w:rsid w:val="00F449EF"/>
    <w:rsid w:val="00F44B1D"/>
    <w:rsid w:val="00F44C1F"/>
    <w:rsid w:val="00F45323"/>
    <w:rsid w:val="00F45D86"/>
    <w:rsid w:val="00F4614D"/>
    <w:rsid w:val="00F46234"/>
    <w:rsid w:val="00F46260"/>
    <w:rsid w:val="00F46341"/>
    <w:rsid w:val="00F464B8"/>
    <w:rsid w:val="00F46AC6"/>
    <w:rsid w:val="00F46BE8"/>
    <w:rsid w:val="00F473CD"/>
    <w:rsid w:val="00F4744B"/>
    <w:rsid w:val="00F475D5"/>
    <w:rsid w:val="00F47B06"/>
    <w:rsid w:val="00F47D4E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ABE"/>
    <w:rsid w:val="00F52D70"/>
    <w:rsid w:val="00F52D71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092"/>
    <w:rsid w:val="00F576EE"/>
    <w:rsid w:val="00F5788C"/>
    <w:rsid w:val="00F578AE"/>
    <w:rsid w:val="00F57B9C"/>
    <w:rsid w:val="00F600E9"/>
    <w:rsid w:val="00F600FF"/>
    <w:rsid w:val="00F601F4"/>
    <w:rsid w:val="00F60576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38B"/>
    <w:rsid w:val="00F6393B"/>
    <w:rsid w:val="00F639B9"/>
    <w:rsid w:val="00F63ABE"/>
    <w:rsid w:val="00F63C33"/>
    <w:rsid w:val="00F6401D"/>
    <w:rsid w:val="00F640E7"/>
    <w:rsid w:val="00F64839"/>
    <w:rsid w:val="00F64A7E"/>
    <w:rsid w:val="00F64DF1"/>
    <w:rsid w:val="00F6524C"/>
    <w:rsid w:val="00F65C58"/>
    <w:rsid w:val="00F65D2B"/>
    <w:rsid w:val="00F668AE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233"/>
    <w:rsid w:val="00F7148A"/>
    <w:rsid w:val="00F715B0"/>
    <w:rsid w:val="00F71620"/>
    <w:rsid w:val="00F71780"/>
    <w:rsid w:val="00F717A0"/>
    <w:rsid w:val="00F71C09"/>
    <w:rsid w:val="00F72017"/>
    <w:rsid w:val="00F72403"/>
    <w:rsid w:val="00F7272C"/>
    <w:rsid w:val="00F72791"/>
    <w:rsid w:val="00F72AAA"/>
    <w:rsid w:val="00F7376C"/>
    <w:rsid w:val="00F73785"/>
    <w:rsid w:val="00F73995"/>
    <w:rsid w:val="00F73C16"/>
    <w:rsid w:val="00F743D7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AA9"/>
    <w:rsid w:val="00F77CF8"/>
    <w:rsid w:val="00F77E58"/>
    <w:rsid w:val="00F80276"/>
    <w:rsid w:val="00F80511"/>
    <w:rsid w:val="00F80819"/>
    <w:rsid w:val="00F80BC2"/>
    <w:rsid w:val="00F80DBD"/>
    <w:rsid w:val="00F81191"/>
    <w:rsid w:val="00F81236"/>
    <w:rsid w:val="00F814FA"/>
    <w:rsid w:val="00F8179E"/>
    <w:rsid w:val="00F81C43"/>
    <w:rsid w:val="00F826BC"/>
    <w:rsid w:val="00F8299E"/>
    <w:rsid w:val="00F829AD"/>
    <w:rsid w:val="00F82D64"/>
    <w:rsid w:val="00F82F5F"/>
    <w:rsid w:val="00F834A6"/>
    <w:rsid w:val="00F83B21"/>
    <w:rsid w:val="00F8448A"/>
    <w:rsid w:val="00F847DD"/>
    <w:rsid w:val="00F84940"/>
    <w:rsid w:val="00F84EC7"/>
    <w:rsid w:val="00F854F4"/>
    <w:rsid w:val="00F858AF"/>
    <w:rsid w:val="00F85C17"/>
    <w:rsid w:val="00F85F18"/>
    <w:rsid w:val="00F85FB5"/>
    <w:rsid w:val="00F86F60"/>
    <w:rsid w:val="00F871AD"/>
    <w:rsid w:val="00F87379"/>
    <w:rsid w:val="00F8751F"/>
    <w:rsid w:val="00F87596"/>
    <w:rsid w:val="00F87782"/>
    <w:rsid w:val="00F878E5"/>
    <w:rsid w:val="00F879D1"/>
    <w:rsid w:val="00F9010F"/>
    <w:rsid w:val="00F9054D"/>
    <w:rsid w:val="00F90582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C88"/>
    <w:rsid w:val="00F93742"/>
    <w:rsid w:val="00F937B6"/>
    <w:rsid w:val="00F93CBE"/>
    <w:rsid w:val="00F93DA1"/>
    <w:rsid w:val="00F942F0"/>
    <w:rsid w:val="00F943B8"/>
    <w:rsid w:val="00F9444A"/>
    <w:rsid w:val="00F94944"/>
    <w:rsid w:val="00F94BC5"/>
    <w:rsid w:val="00F95B41"/>
    <w:rsid w:val="00F95D31"/>
    <w:rsid w:val="00F963D8"/>
    <w:rsid w:val="00F963F3"/>
    <w:rsid w:val="00F96D2B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2E91"/>
    <w:rsid w:val="00FA3B13"/>
    <w:rsid w:val="00FA3BDD"/>
    <w:rsid w:val="00FA3BE5"/>
    <w:rsid w:val="00FA3D32"/>
    <w:rsid w:val="00FA3F39"/>
    <w:rsid w:val="00FA4191"/>
    <w:rsid w:val="00FA4F7F"/>
    <w:rsid w:val="00FA5242"/>
    <w:rsid w:val="00FA5298"/>
    <w:rsid w:val="00FA594D"/>
    <w:rsid w:val="00FA5E75"/>
    <w:rsid w:val="00FA6936"/>
    <w:rsid w:val="00FA6B58"/>
    <w:rsid w:val="00FA6FB9"/>
    <w:rsid w:val="00FA74E6"/>
    <w:rsid w:val="00FA78E2"/>
    <w:rsid w:val="00FA7DC8"/>
    <w:rsid w:val="00FB02F3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2D77"/>
    <w:rsid w:val="00FB3319"/>
    <w:rsid w:val="00FB37F3"/>
    <w:rsid w:val="00FB3B27"/>
    <w:rsid w:val="00FB3CF7"/>
    <w:rsid w:val="00FB3DB3"/>
    <w:rsid w:val="00FB3F34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61C"/>
    <w:rsid w:val="00FC06AB"/>
    <w:rsid w:val="00FC09B6"/>
    <w:rsid w:val="00FC0CFE"/>
    <w:rsid w:val="00FC0D91"/>
    <w:rsid w:val="00FC0F98"/>
    <w:rsid w:val="00FC1461"/>
    <w:rsid w:val="00FC1A7A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30A"/>
    <w:rsid w:val="00FC3451"/>
    <w:rsid w:val="00FC3C21"/>
    <w:rsid w:val="00FC4289"/>
    <w:rsid w:val="00FC450B"/>
    <w:rsid w:val="00FC4679"/>
    <w:rsid w:val="00FC46AE"/>
    <w:rsid w:val="00FC4757"/>
    <w:rsid w:val="00FC4934"/>
    <w:rsid w:val="00FC4A2E"/>
    <w:rsid w:val="00FC4D3B"/>
    <w:rsid w:val="00FC4E0F"/>
    <w:rsid w:val="00FC4EA1"/>
    <w:rsid w:val="00FC536E"/>
    <w:rsid w:val="00FC54D9"/>
    <w:rsid w:val="00FC5A5E"/>
    <w:rsid w:val="00FC5E46"/>
    <w:rsid w:val="00FC5F75"/>
    <w:rsid w:val="00FC6138"/>
    <w:rsid w:val="00FC625E"/>
    <w:rsid w:val="00FC6E57"/>
    <w:rsid w:val="00FC712F"/>
    <w:rsid w:val="00FC7228"/>
    <w:rsid w:val="00FC72D5"/>
    <w:rsid w:val="00FC758A"/>
    <w:rsid w:val="00FC7619"/>
    <w:rsid w:val="00FC7E52"/>
    <w:rsid w:val="00FC7EFE"/>
    <w:rsid w:val="00FD0596"/>
    <w:rsid w:val="00FD0910"/>
    <w:rsid w:val="00FD0A0F"/>
    <w:rsid w:val="00FD0CBD"/>
    <w:rsid w:val="00FD0D6D"/>
    <w:rsid w:val="00FD127A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4E23"/>
    <w:rsid w:val="00FD5029"/>
    <w:rsid w:val="00FD57CE"/>
    <w:rsid w:val="00FD5823"/>
    <w:rsid w:val="00FD58A4"/>
    <w:rsid w:val="00FD59DA"/>
    <w:rsid w:val="00FD5D12"/>
    <w:rsid w:val="00FD63BA"/>
    <w:rsid w:val="00FD65F2"/>
    <w:rsid w:val="00FD6624"/>
    <w:rsid w:val="00FD688C"/>
    <w:rsid w:val="00FD6A71"/>
    <w:rsid w:val="00FD6B96"/>
    <w:rsid w:val="00FD6D28"/>
    <w:rsid w:val="00FD6D5E"/>
    <w:rsid w:val="00FD71C0"/>
    <w:rsid w:val="00FD75BC"/>
    <w:rsid w:val="00FD760D"/>
    <w:rsid w:val="00FD7848"/>
    <w:rsid w:val="00FD7905"/>
    <w:rsid w:val="00FD7E4E"/>
    <w:rsid w:val="00FE013A"/>
    <w:rsid w:val="00FE0B39"/>
    <w:rsid w:val="00FE0FF6"/>
    <w:rsid w:val="00FE14C7"/>
    <w:rsid w:val="00FE174A"/>
    <w:rsid w:val="00FE1DEF"/>
    <w:rsid w:val="00FE1EA0"/>
    <w:rsid w:val="00FE2673"/>
    <w:rsid w:val="00FE2762"/>
    <w:rsid w:val="00FE2D25"/>
    <w:rsid w:val="00FE34F9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B37"/>
    <w:rsid w:val="00FE7EED"/>
    <w:rsid w:val="00FF027E"/>
    <w:rsid w:val="00FF1068"/>
    <w:rsid w:val="00FF11A3"/>
    <w:rsid w:val="00FF1A21"/>
    <w:rsid w:val="00FF22A4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7B6"/>
    <w:rsid w:val="00FF585E"/>
    <w:rsid w:val="00FF5BB9"/>
    <w:rsid w:val="00FF6379"/>
    <w:rsid w:val="00FF683E"/>
    <w:rsid w:val="00FF6FD0"/>
    <w:rsid w:val="00FF7739"/>
    <w:rsid w:val="00FF7997"/>
    <w:rsid w:val="00FF7999"/>
    <w:rsid w:val="00FF79BB"/>
    <w:rsid w:val="019F66B3"/>
    <w:rsid w:val="034462C2"/>
    <w:rsid w:val="034862B4"/>
    <w:rsid w:val="039849D4"/>
    <w:rsid w:val="081C574B"/>
    <w:rsid w:val="08693066"/>
    <w:rsid w:val="087141C7"/>
    <w:rsid w:val="08EE5E63"/>
    <w:rsid w:val="095D4657"/>
    <w:rsid w:val="097C5230"/>
    <w:rsid w:val="0BAD4BB2"/>
    <w:rsid w:val="0C1B187B"/>
    <w:rsid w:val="0D0F0AEB"/>
    <w:rsid w:val="0E6A7FBB"/>
    <w:rsid w:val="0F700FB9"/>
    <w:rsid w:val="0FD77049"/>
    <w:rsid w:val="0FE378C7"/>
    <w:rsid w:val="11247F30"/>
    <w:rsid w:val="12072FB9"/>
    <w:rsid w:val="12EA0359"/>
    <w:rsid w:val="159668BE"/>
    <w:rsid w:val="15B7101C"/>
    <w:rsid w:val="16B038A0"/>
    <w:rsid w:val="175B5524"/>
    <w:rsid w:val="19D92DC5"/>
    <w:rsid w:val="19EA5F4A"/>
    <w:rsid w:val="1A6A0EB9"/>
    <w:rsid w:val="1A721F50"/>
    <w:rsid w:val="1C854843"/>
    <w:rsid w:val="1CB634EF"/>
    <w:rsid w:val="1DD73073"/>
    <w:rsid w:val="1E314C83"/>
    <w:rsid w:val="1FDE74EB"/>
    <w:rsid w:val="205C2B7C"/>
    <w:rsid w:val="20FD0FBE"/>
    <w:rsid w:val="2185680B"/>
    <w:rsid w:val="21A95F28"/>
    <w:rsid w:val="21F636CD"/>
    <w:rsid w:val="23FC5BF0"/>
    <w:rsid w:val="24B35A61"/>
    <w:rsid w:val="264D438F"/>
    <w:rsid w:val="2807575E"/>
    <w:rsid w:val="28833476"/>
    <w:rsid w:val="28AD11B6"/>
    <w:rsid w:val="298F3141"/>
    <w:rsid w:val="29BA4461"/>
    <w:rsid w:val="2A177A4C"/>
    <w:rsid w:val="2B742974"/>
    <w:rsid w:val="2BE92159"/>
    <w:rsid w:val="2E5C46B5"/>
    <w:rsid w:val="319A3CC8"/>
    <w:rsid w:val="320D7BE8"/>
    <w:rsid w:val="328A29ED"/>
    <w:rsid w:val="32A92965"/>
    <w:rsid w:val="34E30C32"/>
    <w:rsid w:val="358D3BBF"/>
    <w:rsid w:val="380D6CAF"/>
    <w:rsid w:val="38E8648E"/>
    <w:rsid w:val="393475B0"/>
    <w:rsid w:val="3C2C3AD0"/>
    <w:rsid w:val="3D4E3E7A"/>
    <w:rsid w:val="3E433042"/>
    <w:rsid w:val="407D7A35"/>
    <w:rsid w:val="4192133C"/>
    <w:rsid w:val="41B61AB1"/>
    <w:rsid w:val="424B7298"/>
    <w:rsid w:val="42EE3578"/>
    <w:rsid w:val="478A3491"/>
    <w:rsid w:val="47D314B9"/>
    <w:rsid w:val="47D50338"/>
    <w:rsid w:val="48054A23"/>
    <w:rsid w:val="48F87ECC"/>
    <w:rsid w:val="4A626F0F"/>
    <w:rsid w:val="4AD67579"/>
    <w:rsid w:val="4ADA733E"/>
    <w:rsid w:val="4E0702A4"/>
    <w:rsid w:val="4EB010E2"/>
    <w:rsid w:val="4F14132F"/>
    <w:rsid w:val="51505CB3"/>
    <w:rsid w:val="51C10EBB"/>
    <w:rsid w:val="52DA335F"/>
    <w:rsid w:val="5606317B"/>
    <w:rsid w:val="5756121F"/>
    <w:rsid w:val="575B5D46"/>
    <w:rsid w:val="58B06C6B"/>
    <w:rsid w:val="5993225E"/>
    <w:rsid w:val="5C652DBF"/>
    <w:rsid w:val="5EA40652"/>
    <w:rsid w:val="5FA939F4"/>
    <w:rsid w:val="5FB6311B"/>
    <w:rsid w:val="60BF1E94"/>
    <w:rsid w:val="61815980"/>
    <w:rsid w:val="62494995"/>
    <w:rsid w:val="62BC35E6"/>
    <w:rsid w:val="6317096C"/>
    <w:rsid w:val="656D4A58"/>
    <w:rsid w:val="65DC262C"/>
    <w:rsid w:val="66324B36"/>
    <w:rsid w:val="66A22FCC"/>
    <w:rsid w:val="6870241B"/>
    <w:rsid w:val="6AE53110"/>
    <w:rsid w:val="6B3016F6"/>
    <w:rsid w:val="6BDC0276"/>
    <w:rsid w:val="6C7773FD"/>
    <w:rsid w:val="6CC11CBA"/>
    <w:rsid w:val="6FEE55F0"/>
    <w:rsid w:val="71540A7A"/>
    <w:rsid w:val="727A2878"/>
    <w:rsid w:val="728F5921"/>
    <w:rsid w:val="72DD74F0"/>
    <w:rsid w:val="73B4611E"/>
    <w:rsid w:val="74031D3C"/>
    <w:rsid w:val="742227D1"/>
    <w:rsid w:val="744810E9"/>
    <w:rsid w:val="75084626"/>
    <w:rsid w:val="76721DEA"/>
    <w:rsid w:val="76E4669B"/>
    <w:rsid w:val="77BF0367"/>
    <w:rsid w:val="78886026"/>
    <w:rsid w:val="7AAE6879"/>
    <w:rsid w:val="7D9C036E"/>
    <w:rsid w:val="7D9F21A1"/>
    <w:rsid w:val="7E22073A"/>
    <w:rsid w:val="7F2D6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caption" w:qFormat="1"/>
    <w:lsdException w:name="envelope address" w:semiHidden="1"/>
    <w:lsdException w:name="envelope return" w:semiHidden="1"/>
    <w:lsdException w:name="footnote reference" w:semiHidden="1"/>
    <w:lsdException w:name="line number" w:semiHidden="1"/>
    <w:lsdException w:name="page number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Strong" w:qFormat="1"/>
    <w:lsdException w:name="Emphasis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semiHidden="1"/>
    <w:lsdException w:name="Table Theme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3567"/>
    <w:pPr>
      <w:spacing w:after="180"/>
    </w:pPr>
    <w:rPr>
      <w:sz w:val="22"/>
      <w:lang w:val="en-GB" w:eastAsia="en-US"/>
    </w:rPr>
  </w:style>
  <w:style w:type="paragraph" w:styleId="1">
    <w:name w:val="heading 1"/>
    <w:next w:val="a"/>
    <w:link w:val="1Char"/>
    <w:qFormat/>
    <w:rsid w:val="00073567"/>
    <w:pPr>
      <w:keepNext/>
      <w:keepLines/>
      <w:pBdr>
        <w:top w:val="single" w:sz="12" w:space="3" w:color="auto"/>
      </w:pBdr>
      <w:tabs>
        <w:tab w:val="left" w:pos="420"/>
      </w:tabs>
      <w:spacing w:before="240" w:after="180"/>
      <w:ind w:left="420" w:hanging="42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73567"/>
    <w:pPr>
      <w:pBdr>
        <w:top w:val="none" w:sz="0" w:space="0" w:color="auto"/>
      </w:pBdr>
      <w:tabs>
        <w:tab w:val="left" w:pos="0"/>
      </w:tabs>
      <w:spacing w:before="160" w:after="120"/>
      <w:ind w:left="0" w:firstLine="0"/>
      <w:outlineLvl w:val="1"/>
    </w:pPr>
    <w:rPr>
      <w:sz w:val="28"/>
      <w:szCs w:val="28"/>
    </w:rPr>
  </w:style>
  <w:style w:type="paragraph" w:styleId="3">
    <w:name w:val="heading 3"/>
    <w:basedOn w:val="2"/>
    <w:next w:val="a"/>
    <w:link w:val="3Char"/>
    <w:qFormat/>
    <w:rsid w:val="00073567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rsid w:val="00073567"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"/>
    <w:qFormat/>
    <w:rsid w:val="00073567"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6">
    <w:name w:val="heading 6"/>
    <w:basedOn w:val="H6"/>
    <w:next w:val="a"/>
    <w:qFormat/>
    <w:rsid w:val="00073567"/>
    <w:pPr>
      <w:numPr>
        <w:ilvl w:val="5"/>
      </w:numPr>
      <w:tabs>
        <w:tab w:val="left" w:pos="1152"/>
      </w:tabs>
      <w:ind w:left="1985" w:hanging="1985"/>
      <w:outlineLvl w:val="5"/>
    </w:pPr>
  </w:style>
  <w:style w:type="paragraph" w:styleId="7">
    <w:name w:val="heading 7"/>
    <w:basedOn w:val="H6"/>
    <w:next w:val="a"/>
    <w:qFormat/>
    <w:rsid w:val="00073567"/>
    <w:pPr>
      <w:numPr>
        <w:ilvl w:val="6"/>
      </w:numPr>
      <w:tabs>
        <w:tab w:val="left" w:pos="1296"/>
      </w:tabs>
      <w:ind w:left="1985" w:hanging="1985"/>
      <w:outlineLvl w:val="6"/>
    </w:pPr>
  </w:style>
  <w:style w:type="paragraph" w:styleId="8">
    <w:name w:val="heading 8"/>
    <w:basedOn w:val="1"/>
    <w:next w:val="a"/>
    <w:qFormat/>
    <w:rsid w:val="00073567"/>
    <w:pPr>
      <w:tabs>
        <w:tab w:val="left" w:pos="1440"/>
      </w:tabs>
      <w:ind w:left="1440" w:hanging="1440"/>
      <w:outlineLvl w:val="7"/>
    </w:pPr>
  </w:style>
  <w:style w:type="paragraph" w:styleId="9">
    <w:name w:val="heading 9"/>
    <w:basedOn w:val="8"/>
    <w:next w:val="a"/>
    <w:qFormat/>
    <w:rsid w:val="00073567"/>
    <w:pPr>
      <w:numPr>
        <w:ilvl w:val="8"/>
      </w:numPr>
      <w:tabs>
        <w:tab w:val="left" w:pos="1584"/>
      </w:tabs>
      <w:ind w:left="1440" w:hanging="144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1Char">
    <w:name w:val="B1 Char"/>
    <w:rsid w:val="0007356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styleId="HTML">
    <w:name w:val="HTML Typewriter"/>
    <w:semiHidden/>
    <w:rsid w:val="00073567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customStyle="1" w:styleId="TALChar">
    <w:name w:val="TAL Char"/>
    <w:rsid w:val="00073567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NChar">
    <w:name w:val="TAN Char"/>
    <w:link w:val="TAN"/>
    <w:rsid w:val="00073567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styleId="HTML0">
    <w:name w:val="HTML Keyboard"/>
    <w:semiHidden/>
    <w:rsid w:val="00073567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customStyle="1" w:styleId="PLChar">
    <w:name w:val="PL Char"/>
    <w:link w:val="PL"/>
    <w:semiHidden/>
    <w:rsid w:val="00073567"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Char">
    <w:name w:val="正文文本 Char"/>
    <w:link w:val="a3"/>
    <w:rsid w:val="00073567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4Char">
    <w:name w:val="标题 4 Char"/>
    <w:link w:val="4"/>
    <w:rsid w:val="00073567"/>
    <w:rPr>
      <w:rFonts w:ascii="Arial" w:hAnsi="Arial"/>
      <w:sz w:val="24"/>
      <w:szCs w:val="28"/>
      <w:lang w:val="en-GB" w:eastAsia="en-US"/>
    </w:rPr>
  </w:style>
  <w:style w:type="character" w:styleId="HTML1">
    <w:name w:val="HTML Cite"/>
    <w:semiHidden/>
    <w:rsid w:val="00073567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TALCharCharChar">
    <w:name w:val="TAL Char Char Char"/>
    <w:link w:val="TALCharChar"/>
    <w:rsid w:val="00073567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styleId="a4">
    <w:name w:val="line number"/>
    <w:basedOn w:val="a0"/>
    <w:semiHidden/>
    <w:rsid w:val="00073567"/>
  </w:style>
  <w:style w:type="character" w:customStyle="1" w:styleId="THChar">
    <w:name w:val="TH Char"/>
    <w:link w:val="TH"/>
    <w:rsid w:val="00073567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1Char">
    <w:name w:val="标题 1 Char"/>
    <w:link w:val="1"/>
    <w:rsid w:val="00073567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rsid w:val="00073567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styleId="HTML2">
    <w:name w:val="HTML Variable"/>
    <w:semiHidden/>
    <w:rsid w:val="00073567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Char0">
    <w:name w:val="列出段落 Char"/>
    <w:link w:val="a5"/>
    <w:uiPriority w:val="34"/>
    <w:locked/>
    <w:rsid w:val="00073567"/>
    <w:rPr>
      <w:rFonts w:ascii="宋体" w:eastAsia="宋体" w:hAnsi="宋体" w:cs="宋体"/>
      <w:sz w:val="24"/>
      <w:szCs w:val="24"/>
    </w:rPr>
  </w:style>
  <w:style w:type="character" w:customStyle="1" w:styleId="B4Char">
    <w:name w:val="B4 Char"/>
    <w:link w:val="B4"/>
    <w:rsid w:val="0007356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1">
    <w:name w:val="题注 Char"/>
    <w:link w:val="a6"/>
    <w:rsid w:val="00073567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TAHCar">
    <w:name w:val="TAH Car"/>
    <w:link w:val="TAH"/>
    <w:rsid w:val="00073567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styleId="a7">
    <w:name w:val="FollowedHyperlink"/>
    <w:semiHidden/>
    <w:rsid w:val="00073567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customStyle="1" w:styleId="Char2">
    <w:name w:val="页眉 Char"/>
    <w:link w:val="a8"/>
    <w:locked/>
    <w:rsid w:val="00073567"/>
    <w:rPr>
      <w:rFonts w:ascii="Arial" w:hAnsi="Arial"/>
      <w:b/>
      <w:sz w:val="18"/>
      <w:lang w:val="en-GB" w:eastAsia="en-US" w:bidi="ar-SA"/>
    </w:rPr>
  </w:style>
  <w:style w:type="character" w:customStyle="1" w:styleId="ZGSM">
    <w:name w:val="ZGSM"/>
    <w:rsid w:val="00073567"/>
  </w:style>
  <w:style w:type="character" w:styleId="HTML3">
    <w:name w:val="HTML Code"/>
    <w:semiHidden/>
    <w:rsid w:val="00073567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customStyle="1" w:styleId="B2Char1">
    <w:name w:val="B2 Char1"/>
    <w:semiHidden/>
    <w:rsid w:val="00073567"/>
    <w:rPr>
      <w:rFonts w:ascii="Arial" w:eastAsia="宋体" w:hAnsi="Arial" w:cs="Arial"/>
      <w:color w:val="0000FF"/>
      <w:kern w:val="2"/>
      <w:lang w:val="en-GB" w:eastAsia="ja-JP" w:bidi="ar-SA"/>
    </w:rPr>
  </w:style>
  <w:style w:type="character" w:styleId="a9">
    <w:name w:val="Strong"/>
    <w:qFormat/>
    <w:rsid w:val="00073567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3Char">
    <w:name w:val="标题 3 Char"/>
    <w:link w:val="3"/>
    <w:rsid w:val="00073567"/>
    <w:rPr>
      <w:rFonts w:ascii="Arial" w:hAnsi="Arial"/>
      <w:sz w:val="28"/>
      <w:szCs w:val="28"/>
      <w:lang w:val="en-GB" w:eastAsia="en-US"/>
    </w:rPr>
  </w:style>
  <w:style w:type="character" w:styleId="aa">
    <w:name w:val="page number"/>
    <w:basedOn w:val="a0"/>
    <w:semiHidden/>
    <w:rsid w:val="00073567"/>
  </w:style>
  <w:style w:type="character" w:customStyle="1" w:styleId="EditorsNoteChar">
    <w:name w:val="Editor's Note Char"/>
    <w:link w:val="EditorsNote"/>
    <w:rsid w:val="00073567"/>
    <w:rPr>
      <w:rFonts w:ascii="Arial" w:eastAsia="宋体" w:hAnsi="Arial" w:cs="Arial"/>
      <w:color w:val="FF0000"/>
      <w:kern w:val="2"/>
      <w:lang w:val="en-GB" w:eastAsia="en-US" w:bidi="ar-SA"/>
    </w:rPr>
  </w:style>
  <w:style w:type="character" w:styleId="ab">
    <w:name w:val="Emphasis"/>
    <w:qFormat/>
    <w:rsid w:val="00073567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character" w:customStyle="1" w:styleId="EXChar">
    <w:name w:val="EX Char"/>
    <w:link w:val="EX"/>
    <w:locked/>
    <w:rsid w:val="00073567"/>
    <w:rPr>
      <w:sz w:val="22"/>
      <w:lang w:val="en-GB" w:eastAsia="en-US"/>
    </w:rPr>
  </w:style>
  <w:style w:type="character" w:styleId="HTML4">
    <w:name w:val="HTML Definition"/>
    <w:semiHidden/>
    <w:rsid w:val="00073567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B2Char">
    <w:name w:val="B2 Char"/>
    <w:link w:val="B2"/>
    <w:rsid w:val="0007356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styleId="HTML5">
    <w:name w:val="HTML Acronym"/>
    <w:basedOn w:val="a0"/>
    <w:semiHidden/>
    <w:rsid w:val="00073567"/>
  </w:style>
  <w:style w:type="character" w:customStyle="1" w:styleId="B1Char1">
    <w:name w:val="B1 Char1"/>
    <w:link w:val="B1"/>
    <w:rsid w:val="0007356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styleId="ac">
    <w:name w:val="Hyperlink"/>
    <w:uiPriority w:val="99"/>
    <w:semiHidden/>
    <w:rsid w:val="00073567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customStyle="1" w:styleId="GuidanceChar">
    <w:name w:val="Guidance Char"/>
    <w:link w:val="Guidance"/>
    <w:rsid w:val="00073567"/>
    <w:rPr>
      <w:rFonts w:eastAsia="Times New Roman"/>
      <w:i/>
      <w:color w:val="0000FF"/>
      <w:lang w:val="en-GB" w:eastAsia="en-US"/>
    </w:rPr>
  </w:style>
  <w:style w:type="character" w:styleId="ad">
    <w:name w:val="annotation reference"/>
    <w:rsid w:val="00073567"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customStyle="1" w:styleId="apple-converted-space">
    <w:name w:val="apple-converted-space"/>
    <w:rsid w:val="00073567"/>
  </w:style>
  <w:style w:type="character" w:styleId="ae">
    <w:name w:val="footnote reference"/>
    <w:semiHidden/>
    <w:rsid w:val="00073567"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customStyle="1" w:styleId="trans">
    <w:name w:val="trans"/>
    <w:basedOn w:val="a0"/>
    <w:rsid w:val="00073567"/>
  </w:style>
  <w:style w:type="character" w:styleId="HTML6">
    <w:name w:val="HTML Sample"/>
    <w:semiHidden/>
    <w:rsid w:val="00073567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073567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3Char2">
    <w:name w:val="B3 Char2"/>
    <w:link w:val="B3"/>
    <w:rsid w:val="0007356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def">
    <w:name w:val="def"/>
    <w:basedOn w:val="a0"/>
    <w:rsid w:val="00073567"/>
  </w:style>
  <w:style w:type="character" w:customStyle="1" w:styleId="2Char">
    <w:name w:val="标题 2 Char"/>
    <w:link w:val="2"/>
    <w:rsid w:val="00073567"/>
    <w:rPr>
      <w:rFonts w:ascii="Arial" w:hAnsi="Arial"/>
      <w:sz w:val="28"/>
      <w:szCs w:val="28"/>
      <w:lang w:val="en-GB" w:eastAsia="en-US"/>
    </w:rPr>
  </w:style>
  <w:style w:type="character" w:customStyle="1" w:styleId="NOChar">
    <w:name w:val="NO Char"/>
    <w:link w:val="NO"/>
    <w:rsid w:val="0007356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af">
    <w:name w:val="首标题"/>
    <w:rsid w:val="00073567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keyword">
    <w:name w:val="keyword"/>
    <w:basedOn w:val="a0"/>
    <w:rsid w:val="00073567"/>
  </w:style>
  <w:style w:type="character" w:customStyle="1" w:styleId="Char3">
    <w:name w:val="批注文字 Char"/>
    <w:basedOn w:val="a0"/>
    <w:link w:val="af0"/>
    <w:rsid w:val="00073567"/>
    <w:rPr>
      <w:sz w:val="22"/>
      <w:lang w:val="en-GB" w:eastAsia="en-US"/>
    </w:rPr>
  </w:style>
  <w:style w:type="paragraph" w:customStyle="1" w:styleId="NF">
    <w:name w:val="NF"/>
    <w:basedOn w:val="NO"/>
    <w:semiHidden/>
    <w:rsid w:val="00073567"/>
    <w:pPr>
      <w:keepNext/>
      <w:spacing w:after="0"/>
    </w:pPr>
    <w:rPr>
      <w:sz w:val="18"/>
    </w:rPr>
  </w:style>
  <w:style w:type="paragraph" w:customStyle="1" w:styleId="MotorolaResponse1">
    <w:name w:val="Motorola Response1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1">
    <w:name w:val="List Continue"/>
    <w:basedOn w:val="a"/>
    <w:semiHidden/>
    <w:rsid w:val="00073567"/>
    <w:pPr>
      <w:spacing w:after="120"/>
      <w:ind w:leftChars="200" w:left="420"/>
    </w:pPr>
  </w:style>
  <w:style w:type="paragraph" w:styleId="30">
    <w:name w:val="Body Text Indent 3"/>
    <w:basedOn w:val="a"/>
    <w:semiHidden/>
    <w:rsid w:val="00073567"/>
    <w:pPr>
      <w:spacing w:after="120"/>
      <w:ind w:leftChars="200" w:left="420"/>
    </w:pPr>
    <w:rPr>
      <w:sz w:val="16"/>
      <w:szCs w:val="16"/>
    </w:rPr>
  </w:style>
  <w:style w:type="paragraph" w:customStyle="1" w:styleId="CharChar">
    <w:name w:val="Char Char"/>
    <w:semiHidden/>
    <w:rsid w:val="00073567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2">
    <w:name w:val="Document Map"/>
    <w:basedOn w:val="a"/>
    <w:semiHidden/>
    <w:rsid w:val="00073567"/>
    <w:pPr>
      <w:shd w:val="clear" w:color="auto" w:fill="000080"/>
    </w:pPr>
    <w:rPr>
      <w:rFonts w:ascii="Tahoma" w:hAnsi="Tahoma" w:cs="Tahoma"/>
    </w:rPr>
  </w:style>
  <w:style w:type="paragraph" w:styleId="a8">
    <w:name w:val="header"/>
    <w:link w:val="Char2"/>
    <w:rsid w:val="00073567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073567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6">
    <w:name w:val="caption"/>
    <w:basedOn w:val="a"/>
    <w:next w:val="a"/>
    <w:link w:val="Char1"/>
    <w:qFormat/>
    <w:rsid w:val="000735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f3">
    <w:name w:val="Balloon Text"/>
    <w:basedOn w:val="a"/>
    <w:semiHidden/>
    <w:rsid w:val="00073567"/>
    <w:rPr>
      <w:rFonts w:ascii="Tahoma" w:hAnsi="Tahoma" w:cs="Tahoma"/>
      <w:sz w:val="16"/>
      <w:szCs w:val="16"/>
    </w:rPr>
  </w:style>
  <w:style w:type="paragraph" w:styleId="31">
    <w:name w:val="List Continue 3"/>
    <w:basedOn w:val="a"/>
    <w:semiHidden/>
    <w:rsid w:val="00073567"/>
    <w:pPr>
      <w:spacing w:after="120"/>
      <w:ind w:leftChars="600" w:left="1260"/>
    </w:pPr>
  </w:style>
  <w:style w:type="paragraph" w:styleId="af4">
    <w:name w:val="Date"/>
    <w:basedOn w:val="a"/>
    <w:next w:val="a"/>
    <w:semiHidden/>
    <w:rsid w:val="00073567"/>
    <w:pPr>
      <w:ind w:leftChars="2500" w:left="100"/>
    </w:pPr>
  </w:style>
  <w:style w:type="paragraph" w:customStyle="1" w:styleId="B10">
    <w:name w:val="B1+"/>
    <w:basedOn w:val="B1"/>
    <w:rsid w:val="00073567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ascii="Times New Roman" w:hAnsi="Times New Roman" w:cs="Times New Roman"/>
      <w:color w:val="auto"/>
      <w:kern w:val="0"/>
    </w:rPr>
  </w:style>
  <w:style w:type="paragraph" w:styleId="20">
    <w:name w:val="List Continue 2"/>
    <w:basedOn w:val="a"/>
    <w:semiHidden/>
    <w:rsid w:val="00073567"/>
    <w:pPr>
      <w:spacing w:after="120"/>
      <w:ind w:leftChars="400" w:left="840"/>
    </w:pPr>
  </w:style>
  <w:style w:type="paragraph" w:styleId="50">
    <w:name w:val="List Bullet 5"/>
    <w:basedOn w:val="40"/>
    <w:semiHidden/>
    <w:rsid w:val="00073567"/>
    <w:pPr>
      <w:ind w:left="1702"/>
    </w:pPr>
  </w:style>
  <w:style w:type="paragraph" w:customStyle="1" w:styleId="12">
    <w:name w:val="样式 (中文) 宋体 段后: 12 磅"/>
    <w:basedOn w:val="a"/>
    <w:semiHidden/>
    <w:rsid w:val="00073567"/>
    <w:pPr>
      <w:spacing w:after="240"/>
    </w:pPr>
    <w:rPr>
      <w:rFonts w:eastAsia="宋体" w:cs="宋体"/>
    </w:rPr>
  </w:style>
  <w:style w:type="paragraph" w:styleId="41">
    <w:name w:val="toc 4"/>
    <w:basedOn w:val="32"/>
    <w:semiHidden/>
    <w:rsid w:val="00073567"/>
    <w:pPr>
      <w:ind w:left="1418" w:hanging="1418"/>
    </w:pPr>
  </w:style>
  <w:style w:type="paragraph" w:styleId="af5">
    <w:name w:val="Salutation"/>
    <w:basedOn w:val="a"/>
    <w:next w:val="a"/>
    <w:semiHidden/>
    <w:rsid w:val="00073567"/>
  </w:style>
  <w:style w:type="paragraph" w:customStyle="1" w:styleId="CharCharChar">
    <w:name w:val="Char Char Char"/>
    <w:basedOn w:val="a"/>
    <w:semiHidden/>
    <w:rsid w:val="00073567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T">
    <w:name w:val="TT"/>
    <w:basedOn w:val="1"/>
    <w:next w:val="a"/>
    <w:semiHidden/>
    <w:rsid w:val="00073567"/>
    <w:pPr>
      <w:outlineLvl w:val="9"/>
    </w:pPr>
  </w:style>
  <w:style w:type="paragraph" w:styleId="af6">
    <w:name w:val="List"/>
    <w:basedOn w:val="a"/>
    <w:semiHidden/>
    <w:rsid w:val="00073567"/>
    <w:pPr>
      <w:ind w:left="568" w:hanging="284"/>
    </w:pPr>
  </w:style>
  <w:style w:type="paragraph" w:styleId="a3">
    <w:name w:val="Body Text"/>
    <w:basedOn w:val="a"/>
    <w:link w:val="Char"/>
    <w:rsid w:val="00073567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00BodyText">
    <w:name w:val="00 BodyText"/>
    <w:basedOn w:val="a"/>
    <w:semiHidden/>
    <w:rsid w:val="00073567"/>
    <w:pPr>
      <w:spacing w:after="220"/>
    </w:pPr>
    <w:rPr>
      <w:rFonts w:ascii="Arial" w:hAnsi="Arial"/>
      <w:lang w:val="en-US"/>
    </w:rPr>
  </w:style>
  <w:style w:type="paragraph" w:styleId="af7">
    <w:name w:val="annotation subject"/>
    <w:basedOn w:val="af0"/>
    <w:next w:val="af0"/>
    <w:semiHidden/>
    <w:rsid w:val="00073567"/>
    <w:rPr>
      <w:b/>
      <w:bCs/>
    </w:rPr>
  </w:style>
  <w:style w:type="paragraph" w:styleId="21">
    <w:name w:val="toc 2"/>
    <w:basedOn w:val="10"/>
    <w:semiHidden/>
    <w:rsid w:val="00073567"/>
    <w:pPr>
      <w:keepNext w:val="0"/>
      <w:spacing w:before="0"/>
      <w:ind w:left="851" w:hanging="851"/>
    </w:pPr>
    <w:rPr>
      <w:sz w:val="20"/>
    </w:rPr>
  </w:style>
  <w:style w:type="paragraph" w:customStyle="1" w:styleId="2CharChar">
    <w:name w:val="字元 字元2 Char Char"/>
    <w:basedOn w:val="a"/>
    <w:semiHidden/>
    <w:rsid w:val="00073567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2">
    <w:name w:val="List Number 2"/>
    <w:basedOn w:val="af8"/>
    <w:semiHidden/>
    <w:rsid w:val="00073567"/>
    <w:pPr>
      <w:ind w:left="851"/>
    </w:pPr>
  </w:style>
  <w:style w:type="paragraph" w:styleId="af9">
    <w:name w:val="Plain Text"/>
    <w:basedOn w:val="a"/>
    <w:semiHidden/>
    <w:rsid w:val="00073567"/>
    <w:rPr>
      <w:rFonts w:ascii="宋体" w:eastAsia="宋体" w:hAnsi="Courier New" w:cs="Courier New"/>
      <w:sz w:val="21"/>
      <w:szCs w:val="21"/>
    </w:rPr>
  </w:style>
  <w:style w:type="paragraph" w:styleId="42">
    <w:name w:val="List 4"/>
    <w:basedOn w:val="33"/>
    <w:semiHidden/>
    <w:rsid w:val="00073567"/>
    <w:pPr>
      <w:ind w:left="1418"/>
    </w:pPr>
  </w:style>
  <w:style w:type="paragraph" w:customStyle="1" w:styleId="Heading3Underrubrik2H3">
    <w:name w:val="Heading 3.Underrubrik2.H3"/>
    <w:basedOn w:val="a"/>
    <w:next w:val="a"/>
    <w:rsid w:val="0007356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styleId="23">
    <w:name w:val="List 2"/>
    <w:basedOn w:val="af6"/>
    <w:semiHidden/>
    <w:rsid w:val="00073567"/>
    <w:pPr>
      <w:ind w:left="851"/>
    </w:pPr>
  </w:style>
  <w:style w:type="paragraph" w:styleId="51">
    <w:name w:val="List 5"/>
    <w:basedOn w:val="42"/>
    <w:semiHidden/>
    <w:rsid w:val="00073567"/>
    <w:pPr>
      <w:ind w:left="1702"/>
    </w:pPr>
  </w:style>
  <w:style w:type="paragraph" w:customStyle="1" w:styleId="ZV">
    <w:name w:val="ZV"/>
    <w:basedOn w:val="ZU"/>
    <w:semiHidden/>
    <w:rsid w:val="00073567"/>
    <w:pPr>
      <w:framePr w:wrap="notBeside" w:y="16161"/>
    </w:p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rsid w:val="0007356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4">
    <w:name w:val="List Bullet 3"/>
    <w:basedOn w:val="24"/>
    <w:semiHidden/>
    <w:rsid w:val="00073567"/>
    <w:pPr>
      <w:ind w:left="1135"/>
    </w:pPr>
  </w:style>
  <w:style w:type="paragraph" w:styleId="52">
    <w:name w:val="List Number 5"/>
    <w:basedOn w:val="a"/>
    <w:semiHidden/>
    <w:rsid w:val="00073567"/>
    <w:pPr>
      <w:tabs>
        <w:tab w:val="left" w:pos="2040"/>
      </w:tabs>
      <w:ind w:left="2040" w:hanging="360"/>
    </w:pPr>
  </w:style>
  <w:style w:type="paragraph" w:customStyle="1" w:styleId="CarCharChar">
    <w:name w:val="Car Char Char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2">
    <w:name w:val="B2"/>
    <w:basedOn w:val="23"/>
    <w:link w:val="B2Char"/>
    <w:semiHidden/>
    <w:rsid w:val="00073567"/>
    <w:rPr>
      <w:rFonts w:ascii="Arial" w:eastAsia="宋体" w:hAnsi="Arial" w:cs="Arial"/>
      <w:color w:val="0000FF"/>
      <w:kern w:val="2"/>
      <w:sz w:val="20"/>
    </w:rPr>
  </w:style>
  <w:style w:type="paragraph" w:styleId="43">
    <w:name w:val="List Continue 4"/>
    <w:basedOn w:val="a"/>
    <w:semiHidden/>
    <w:rsid w:val="00073567"/>
    <w:pPr>
      <w:spacing w:after="120"/>
      <w:ind w:leftChars="800" w:left="1680"/>
    </w:pPr>
  </w:style>
  <w:style w:type="paragraph" w:customStyle="1" w:styleId="ZTD">
    <w:name w:val="ZTD"/>
    <w:basedOn w:val="ZB"/>
    <w:semiHidden/>
    <w:rsid w:val="00073567"/>
    <w:pPr>
      <w:framePr w:hRule="auto" w:wrap="notBeside" w:y="852"/>
    </w:pPr>
    <w:rPr>
      <w:i w:val="0"/>
      <w:sz w:val="40"/>
    </w:rPr>
  </w:style>
  <w:style w:type="paragraph" w:customStyle="1" w:styleId="Default">
    <w:name w:val="Default"/>
    <w:rsid w:val="0007356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a">
    <w:name w:val="envelope address"/>
    <w:basedOn w:val="a"/>
    <w:semiHidden/>
    <w:rsid w:val="00073567"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25">
    <w:name w:val="Body Text First Indent 2"/>
    <w:basedOn w:val="afb"/>
    <w:semiHidden/>
    <w:rsid w:val="00073567"/>
    <w:pPr>
      <w:ind w:firstLineChars="200" w:firstLine="420"/>
    </w:pPr>
  </w:style>
  <w:style w:type="paragraph" w:customStyle="1" w:styleId="B4">
    <w:name w:val="B4"/>
    <w:basedOn w:val="42"/>
    <w:link w:val="B4Char"/>
    <w:semiHidden/>
    <w:rsid w:val="00073567"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rsid w:val="0007356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c">
    <w:name w:val="Title"/>
    <w:basedOn w:val="a"/>
    <w:qFormat/>
    <w:rsid w:val="00073567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d">
    <w:name w:val="Normal Indent"/>
    <w:basedOn w:val="a"/>
    <w:semiHidden/>
    <w:rsid w:val="00073567"/>
    <w:pPr>
      <w:ind w:firstLineChars="200" w:firstLine="420"/>
    </w:pPr>
  </w:style>
  <w:style w:type="paragraph" w:styleId="53">
    <w:name w:val="List Continue 5"/>
    <w:basedOn w:val="a"/>
    <w:semiHidden/>
    <w:rsid w:val="00073567"/>
    <w:pPr>
      <w:spacing w:after="120"/>
      <w:ind w:leftChars="1000" w:left="2100"/>
    </w:pPr>
  </w:style>
  <w:style w:type="paragraph" w:customStyle="1" w:styleId="tdoc-header">
    <w:name w:val="tdoc-header"/>
    <w:semiHidden/>
    <w:rsid w:val="00073567"/>
    <w:rPr>
      <w:rFonts w:ascii="Arial" w:hAnsi="Arial"/>
      <w:sz w:val="24"/>
      <w:lang w:val="en-GB" w:eastAsia="en-US"/>
    </w:rPr>
  </w:style>
  <w:style w:type="paragraph" w:styleId="33">
    <w:name w:val="List 3"/>
    <w:basedOn w:val="23"/>
    <w:semiHidden/>
    <w:rsid w:val="00073567"/>
    <w:pPr>
      <w:ind w:left="1135"/>
    </w:pPr>
  </w:style>
  <w:style w:type="paragraph" w:styleId="HTML7">
    <w:name w:val="HTML Address"/>
    <w:basedOn w:val="a"/>
    <w:semiHidden/>
    <w:rsid w:val="00073567"/>
    <w:rPr>
      <w:i/>
      <w:iCs/>
    </w:rPr>
  </w:style>
  <w:style w:type="paragraph" w:styleId="afe">
    <w:name w:val="Normal (Web)"/>
    <w:basedOn w:val="a"/>
    <w:uiPriority w:val="99"/>
    <w:rsid w:val="00073567"/>
    <w:rPr>
      <w:sz w:val="24"/>
      <w:szCs w:val="24"/>
    </w:rPr>
  </w:style>
  <w:style w:type="paragraph" w:styleId="40">
    <w:name w:val="List Bullet 4"/>
    <w:basedOn w:val="34"/>
    <w:semiHidden/>
    <w:rsid w:val="00073567"/>
    <w:pPr>
      <w:ind w:left="1418"/>
    </w:pPr>
  </w:style>
  <w:style w:type="paragraph" w:customStyle="1" w:styleId="LD">
    <w:name w:val="LD"/>
    <w:semiHidden/>
    <w:rsid w:val="0007356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afb">
    <w:name w:val="Body Text Indent"/>
    <w:basedOn w:val="a"/>
    <w:semiHidden/>
    <w:rsid w:val="00073567"/>
    <w:pPr>
      <w:spacing w:after="120"/>
      <w:ind w:leftChars="200" w:left="420"/>
    </w:pPr>
  </w:style>
  <w:style w:type="paragraph" w:styleId="aff">
    <w:name w:val="footnote text"/>
    <w:basedOn w:val="a"/>
    <w:semiHidden/>
    <w:rsid w:val="00073567"/>
    <w:pPr>
      <w:keepLines/>
      <w:spacing w:after="0"/>
      <w:ind w:left="454" w:hanging="454"/>
    </w:pPr>
    <w:rPr>
      <w:sz w:val="16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"/>
    <w:link w:val="GuidanceChar"/>
    <w:rsid w:val="00073567"/>
    <w:rPr>
      <w:rFonts w:eastAsia="Times New Roman"/>
      <w:i/>
      <w:color w:val="0000FF"/>
      <w:sz w:val="20"/>
    </w:rPr>
  </w:style>
  <w:style w:type="paragraph" w:customStyle="1" w:styleId="1-21">
    <w:name w:val="中等深浅网格 1 - 强调文字颜色 21"/>
    <w:basedOn w:val="a"/>
    <w:uiPriority w:val="34"/>
    <w:qFormat/>
    <w:rsid w:val="00073567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f0">
    <w:name w:val="Signature"/>
    <w:basedOn w:val="a"/>
    <w:semiHidden/>
    <w:rsid w:val="00073567"/>
    <w:pPr>
      <w:ind w:leftChars="2100" w:left="100"/>
    </w:pPr>
  </w:style>
  <w:style w:type="paragraph" w:customStyle="1" w:styleId="26">
    <w:name w:val="(文字) (文字)2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rsid w:val="0007356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f1">
    <w:name w:val="footer"/>
    <w:basedOn w:val="a8"/>
    <w:rsid w:val="00073567"/>
    <w:pPr>
      <w:jc w:val="center"/>
    </w:pPr>
    <w:rPr>
      <w:i/>
    </w:rPr>
  </w:style>
  <w:style w:type="paragraph" w:styleId="11">
    <w:name w:val="index 1"/>
    <w:basedOn w:val="a"/>
    <w:semiHidden/>
    <w:rsid w:val="00073567"/>
    <w:pPr>
      <w:keepLines/>
      <w:spacing w:after="0"/>
    </w:pPr>
  </w:style>
  <w:style w:type="paragraph" w:styleId="aff2">
    <w:name w:val="E-mail Signature"/>
    <w:basedOn w:val="a"/>
    <w:semiHidden/>
    <w:rsid w:val="00073567"/>
  </w:style>
  <w:style w:type="paragraph" w:styleId="27">
    <w:name w:val="Body Text Indent 2"/>
    <w:basedOn w:val="a"/>
    <w:semiHidden/>
    <w:rsid w:val="00073567"/>
    <w:pPr>
      <w:spacing w:after="120" w:line="480" w:lineRule="auto"/>
      <w:ind w:leftChars="200" w:left="420"/>
    </w:pPr>
  </w:style>
  <w:style w:type="paragraph" w:customStyle="1" w:styleId="PL">
    <w:name w:val="PL"/>
    <w:link w:val="PLChar"/>
    <w:semiHidden/>
    <w:rsid w:val="000735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color w:val="0000FF"/>
      <w:kern w:val="2"/>
      <w:sz w:val="16"/>
      <w:lang w:val="en-GB" w:eastAsia="en-US"/>
    </w:rPr>
  </w:style>
  <w:style w:type="paragraph" w:styleId="aff3">
    <w:name w:val="Message Header"/>
    <w:basedOn w:val="a"/>
    <w:semiHidden/>
    <w:rsid w:val="000735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44">
    <w:name w:val="List Number 4"/>
    <w:basedOn w:val="a"/>
    <w:semiHidden/>
    <w:rsid w:val="00073567"/>
    <w:pPr>
      <w:tabs>
        <w:tab w:val="left" w:pos="1620"/>
      </w:tabs>
      <w:ind w:left="1620" w:hanging="360"/>
    </w:pPr>
  </w:style>
  <w:style w:type="paragraph" w:customStyle="1" w:styleId="ZA">
    <w:name w:val="ZA"/>
    <w:semiHidden/>
    <w:rsid w:val="000735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address">
    <w:name w:val="address"/>
    <w:rsid w:val="0007356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styleId="aff4">
    <w:name w:val="Block Text"/>
    <w:basedOn w:val="a"/>
    <w:semiHidden/>
    <w:rsid w:val="00073567"/>
    <w:pPr>
      <w:spacing w:after="120"/>
      <w:ind w:leftChars="700" w:left="1440" w:rightChars="700" w:right="1440"/>
    </w:pPr>
  </w:style>
  <w:style w:type="paragraph" w:customStyle="1" w:styleId="TableText">
    <w:name w:val="TableText"/>
    <w:basedOn w:val="afb"/>
    <w:rsid w:val="00073567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rsid w:val="00073567"/>
    <w:rPr>
      <w:color w:val="FF0000"/>
    </w:rPr>
  </w:style>
  <w:style w:type="paragraph" w:styleId="35">
    <w:name w:val="Body Text 3"/>
    <w:basedOn w:val="a"/>
    <w:semiHidden/>
    <w:rsid w:val="00073567"/>
    <w:pPr>
      <w:spacing w:after="120"/>
    </w:pPr>
    <w:rPr>
      <w:sz w:val="16"/>
      <w:szCs w:val="16"/>
    </w:rPr>
  </w:style>
  <w:style w:type="paragraph" w:customStyle="1" w:styleId="ZchnZchn">
    <w:name w:val="Zchn Zchn"/>
    <w:semiHidden/>
    <w:rsid w:val="00073567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">
    <w:name w:val="TAL"/>
    <w:basedOn w:val="a"/>
    <w:link w:val="TALCar"/>
    <w:rsid w:val="00073567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styleId="90">
    <w:name w:val="toc 9"/>
    <w:basedOn w:val="80"/>
    <w:semiHidden/>
    <w:rsid w:val="00073567"/>
    <w:pPr>
      <w:ind w:left="1418" w:hanging="1418"/>
    </w:pPr>
  </w:style>
  <w:style w:type="paragraph" w:styleId="70">
    <w:name w:val="toc 7"/>
    <w:basedOn w:val="60"/>
    <w:next w:val="a"/>
    <w:semiHidden/>
    <w:rsid w:val="00073567"/>
    <w:pPr>
      <w:ind w:left="2268" w:hanging="2268"/>
    </w:pPr>
  </w:style>
  <w:style w:type="paragraph" w:styleId="54">
    <w:name w:val="toc 5"/>
    <w:basedOn w:val="41"/>
    <w:semiHidden/>
    <w:rsid w:val="00073567"/>
    <w:pPr>
      <w:ind w:left="1701" w:hanging="1701"/>
    </w:pPr>
  </w:style>
  <w:style w:type="paragraph" w:customStyle="1" w:styleId="H6">
    <w:name w:val="H6"/>
    <w:basedOn w:val="5"/>
    <w:next w:val="a"/>
    <w:semiHidden/>
    <w:rsid w:val="00073567"/>
    <w:pPr>
      <w:ind w:left="1985" w:hanging="1985"/>
      <w:outlineLvl w:val="9"/>
    </w:pPr>
    <w:rPr>
      <w:sz w:val="20"/>
    </w:rPr>
  </w:style>
  <w:style w:type="paragraph" w:customStyle="1" w:styleId="CharChar1CharCharCharCharCharChar">
    <w:name w:val="Char Char1 Char Char Char Char Char Char"/>
    <w:next w:val="a"/>
    <w:semiHidden/>
    <w:rsid w:val="00073567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5">
    <w:name w:val="Closing"/>
    <w:basedOn w:val="a"/>
    <w:semiHidden/>
    <w:rsid w:val="00073567"/>
    <w:pPr>
      <w:ind w:leftChars="2100" w:left="100"/>
    </w:pPr>
  </w:style>
  <w:style w:type="paragraph" w:styleId="aff6">
    <w:name w:val="Subtitle"/>
    <w:basedOn w:val="a"/>
    <w:qFormat/>
    <w:rsid w:val="00073567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customStyle="1" w:styleId="TF">
    <w:name w:val="TF"/>
    <w:basedOn w:val="TH"/>
    <w:semiHidden/>
    <w:rsid w:val="00073567"/>
    <w:pPr>
      <w:keepNext w:val="0"/>
      <w:spacing w:before="0" w:after="240"/>
    </w:pPr>
  </w:style>
  <w:style w:type="paragraph" w:styleId="aff7">
    <w:name w:val="List Bullet"/>
    <w:basedOn w:val="af6"/>
    <w:semiHidden/>
    <w:rsid w:val="00073567"/>
    <w:pPr>
      <w:ind w:left="0" w:firstLine="0"/>
    </w:pPr>
  </w:style>
  <w:style w:type="paragraph" w:styleId="aff8">
    <w:name w:val="envelope return"/>
    <w:basedOn w:val="a"/>
    <w:semiHidden/>
    <w:rsid w:val="00073567"/>
    <w:pPr>
      <w:snapToGrid w:val="0"/>
    </w:pPr>
    <w:rPr>
      <w:rFonts w:ascii="Arial" w:hAnsi="Arial" w:cs="Arial"/>
    </w:rPr>
  </w:style>
  <w:style w:type="paragraph" w:customStyle="1" w:styleId="TAC">
    <w:name w:val="TAC"/>
    <w:basedOn w:val="TAL"/>
    <w:link w:val="TACChar"/>
    <w:rsid w:val="00073567"/>
    <w:pPr>
      <w:jc w:val="center"/>
    </w:pPr>
    <w:rPr>
      <w:rFonts w:eastAsia="MS Mincho"/>
    </w:rPr>
  </w:style>
  <w:style w:type="paragraph" w:styleId="HTML8">
    <w:name w:val="HTML Preformatted"/>
    <w:basedOn w:val="a"/>
    <w:semiHidden/>
    <w:rsid w:val="00073567"/>
    <w:rPr>
      <w:rFonts w:ascii="Courier New" w:hAnsi="Courier New" w:cs="Courier New"/>
    </w:rPr>
  </w:style>
  <w:style w:type="paragraph" w:styleId="aff9">
    <w:name w:val="Note Heading"/>
    <w:basedOn w:val="a"/>
    <w:next w:val="a"/>
    <w:semiHidden/>
    <w:rsid w:val="00073567"/>
    <w:pPr>
      <w:jc w:val="center"/>
    </w:pPr>
  </w:style>
  <w:style w:type="paragraph" w:styleId="80">
    <w:name w:val="toc 8"/>
    <w:basedOn w:val="10"/>
    <w:semiHidden/>
    <w:rsid w:val="00073567"/>
    <w:pPr>
      <w:spacing w:before="180"/>
      <w:ind w:left="2693" w:hanging="2693"/>
    </w:pPr>
    <w:rPr>
      <w:b/>
    </w:rPr>
  </w:style>
  <w:style w:type="paragraph" w:customStyle="1" w:styleId="ZH">
    <w:name w:val="ZH"/>
    <w:semiHidden/>
    <w:rsid w:val="0007356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FP">
    <w:name w:val="FP"/>
    <w:basedOn w:val="a"/>
    <w:semiHidden/>
    <w:rsid w:val="00073567"/>
    <w:pPr>
      <w:spacing w:after="0"/>
    </w:pPr>
  </w:style>
  <w:style w:type="paragraph" w:styleId="60">
    <w:name w:val="toc 6"/>
    <w:basedOn w:val="54"/>
    <w:next w:val="a"/>
    <w:semiHidden/>
    <w:rsid w:val="00073567"/>
    <w:pPr>
      <w:ind w:left="1985" w:hanging="1985"/>
    </w:pPr>
  </w:style>
  <w:style w:type="paragraph" w:styleId="36">
    <w:name w:val="List Number 3"/>
    <w:basedOn w:val="a"/>
    <w:semiHidden/>
    <w:rsid w:val="00073567"/>
    <w:pPr>
      <w:tabs>
        <w:tab w:val="left" w:pos="1200"/>
      </w:tabs>
      <w:ind w:left="1200" w:hanging="360"/>
    </w:pPr>
  </w:style>
  <w:style w:type="paragraph" w:customStyle="1" w:styleId="memoheader">
    <w:name w:val="memo header"/>
    <w:basedOn w:val="a"/>
    <w:semiHidden/>
    <w:rsid w:val="00073567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1CharCharCharChar">
    <w:name w:val="Char Char1 Char Char Char Char"/>
    <w:basedOn w:val="a"/>
    <w:rsid w:val="0007356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styleId="24">
    <w:name w:val="List Bullet 2"/>
    <w:basedOn w:val="aff7"/>
    <w:semiHidden/>
    <w:rsid w:val="00073567"/>
    <w:pPr>
      <w:ind w:left="851"/>
    </w:pPr>
  </w:style>
  <w:style w:type="paragraph" w:customStyle="1" w:styleId="CRCoverPage">
    <w:name w:val="CR Cover Page"/>
    <w:rsid w:val="00073567"/>
    <w:pPr>
      <w:spacing w:after="120"/>
    </w:pPr>
    <w:rPr>
      <w:rFonts w:ascii="Arial" w:hAnsi="Arial"/>
      <w:lang w:val="en-GB" w:eastAsia="en-US"/>
    </w:rPr>
  </w:style>
  <w:style w:type="paragraph" w:styleId="28">
    <w:name w:val="index 2"/>
    <w:basedOn w:val="11"/>
    <w:semiHidden/>
    <w:rsid w:val="00073567"/>
    <w:pPr>
      <w:ind w:left="284"/>
    </w:pPr>
  </w:style>
  <w:style w:type="paragraph" w:styleId="af8">
    <w:name w:val="List Number"/>
    <w:basedOn w:val="af6"/>
    <w:semiHidden/>
    <w:rsid w:val="00073567"/>
    <w:pPr>
      <w:ind w:left="0" w:firstLine="0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rsid w:val="0007356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N">
    <w:name w:val="TAN"/>
    <w:basedOn w:val="TAL"/>
    <w:link w:val="TANChar"/>
    <w:rsid w:val="00073567"/>
    <w:pPr>
      <w:ind w:left="851" w:hanging="851"/>
    </w:pPr>
  </w:style>
  <w:style w:type="paragraph" w:styleId="29">
    <w:name w:val="Body Text 2"/>
    <w:basedOn w:val="a"/>
    <w:semiHidden/>
    <w:rsid w:val="00073567"/>
    <w:pPr>
      <w:spacing w:after="120" w:line="480" w:lineRule="auto"/>
    </w:pPr>
  </w:style>
  <w:style w:type="paragraph" w:styleId="32">
    <w:name w:val="toc 3"/>
    <w:basedOn w:val="21"/>
    <w:semiHidden/>
    <w:rsid w:val="00073567"/>
    <w:pPr>
      <w:ind w:left="1134" w:hanging="1134"/>
    </w:pPr>
  </w:style>
  <w:style w:type="paragraph" w:styleId="affa">
    <w:name w:val="Body Text First Indent"/>
    <w:basedOn w:val="a3"/>
    <w:semiHidden/>
    <w:rsid w:val="00073567"/>
    <w:pPr>
      <w:ind w:firstLineChars="100" w:firstLine="420"/>
      <w:jc w:val="left"/>
    </w:pPr>
    <w:rPr>
      <w:szCs w:val="20"/>
      <w:lang w:val="en-GB"/>
    </w:rPr>
  </w:style>
  <w:style w:type="paragraph" w:customStyle="1" w:styleId="EW">
    <w:name w:val="EW"/>
    <w:basedOn w:val="EX"/>
    <w:rsid w:val="00073567"/>
    <w:pPr>
      <w:spacing w:after="0"/>
    </w:pPr>
  </w:style>
  <w:style w:type="paragraph" w:customStyle="1" w:styleId="NO">
    <w:name w:val="NO"/>
    <w:basedOn w:val="a"/>
    <w:link w:val="NOChar"/>
    <w:rsid w:val="00073567"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styleId="af0">
    <w:name w:val="annotation text"/>
    <w:basedOn w:val="a"/>
    <w:link w:val="Char3"/>
    <w:rsid w:val="00073567"/>
  </w:style>
  <w:style w:type="paragraph" w:styleId="10">
    <w:name w:val="toc 1"/>
    <w:semiHidden/>
    <w:rsid w:val="0007356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ZchnZchnCharCharChar">
    <w:name w:val="Zchn Zchn Char Char (文字) (文字) Char (文字) (文字)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CharCharChar0">
    <w:name w:val="Zchn Zchn Char Char (文字) (文字) Char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MTDisplayEquation">
    <w:name w:val="MTDisplayEquation"/>
    <w:basedOn w:val="a"/>
    <w:semiHidden/>
    <w:rsid w:val="00073567"/>
    <w:pPr>
      <w:tabs>
        <w:tab w:val="center" w:pos="4820"/>
        <w:tab w:val="right" w:pos="9640"/>
      </w:tabs>
    </w:pPr>
    <w:rPr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rsid w:val="00073567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AR">
    <w:name w:val="TAR"/>
    <w:basedOn w:val="TAL"/>
    <w:rsid w:val="00073567"/>
    <w:pPr>
      <w:jc w:val="right"/>
    </w:pPr>
  </w:style>
  <w:style w:type="paragraph" w:customStyle="1" w:styleId="210">
    <w:name w:val="中等深浅网格 21"/>
    <w:uiPriority w:val="1"/>
    <w:qFormat/>
    <w:rsid w:val="0007356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rsid w:val="00073567"/>
    <w:pPr>
      <w:spacing w:afterLines="100"/>
    </w:p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rsid w:val="0007356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073567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X">
    <w:name w:val="EX"/>
    <w:basedOn w:val="a"/>
    <w:link w:val="EXChar"/>
    <w:rsid w:val="00073567"/>
    <w:pPr>
      <w:keepLines/>
      <w:ind w:left="1702" w:hanging="1418"/>
    </w:pPr>
  </w:style>
  <w:style w:type="paragraph" w:customStyle="1" w:styleId="120">
    <w:name w:val="样式 段后: 12 磅"/>
    <w:basedOn w:val="a"/>
    <w:semiHidden/>
    <w:rsid w:val="00073567"/>
    <w:pPr>
      <w:spacing w:after="240"/>
    </w:pPr>
    <w:rPr>
      <w:rFonts w:cs="宋体"/>
    </w:rPr>
  </w:style>
  <w:style w:type="paragraph" w:customStyle="1" w:styleId="ZU">
    <w:name w:val="ZU"/>
    <w:semiHidden/>
    <w:rsid w:val="0007356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NW">
    <w:name w:val="NW"/>
    <w:basedOn w:val="NO"/>
    <w:rsid w:val="00073567"/>
    <w:pPr>
      <w:spacing w:after="0"/>
    </w:pPr>
  </w:style>
  <w:style w:type="paragraph" w:customStyle="1" w:styleId="TH">
    <w:name w:val="TH"/>
    <w:basedOn w:val="a"/>
    <w:link w:val="THChar"/>
    <w:rsid w:val="00073567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5">
    <w:name w:val="B5"/>
    <w:basedOn w:val="51"/>
    <w:semiHidden/>
    <w:rsid w:val="00073567"/>
  </w:style>
  <w:style w:type="paragraph" w:customStyle="1" w:styleId="ZB">
    <w:name w:val="ZB"/>
    <w:semiHidden/>
    <w:rsid w:val="0007356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G">
    <w:name w:val="ZG"/>
    <w:semiHidden/>
    <w:rsid w:val="0007356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3">
    <w:name w:val="B3"/>
    <w:basedOn w:val="33"/>
    <w:link w:val="B3Char2"/>
    <w:semiHidden/>
    <w:rsid w:val="00073567"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2CharChar">
    <w:name w:val="Char Char Char Char Char Char Char Char Char Char2 Char Char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FBCharCharCharChar1CharChar">
    <w:name w:val="FB Char Char Char Char1 Char Char"/>
    <w:next w:val="a"/>
    <w:semiHidden/>
    <w:rsid w:val="00073567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T">
    <w:name w:val="ZT"/>
    <w:rsid w:val="0007356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af6"/>
    <w:link w:val="B1Char1"/>
    <w:rsid w:val="00073567"/>
    <w:rPr>
      <w:rFonts w:ascii="Arial" w:eastAsia="宋体" w:hAnsi="Arial" w:cs="Arial"/>
      <w:color w:val="0000FF"/>
      <w:kern w:val="2"/>
      <w:sz w:val="20"/>
    </w:rPr>
  </w:style>
  <w:style w:type="paragraph" w:customStyle="1" w:styleId="TAH">
    <w:name w:val="TAH"/>
    <w:basedOn w:val="TAC"/>
    <w:link w:val="TAHCar"/>
    <w:rsid w:val="00073567"/>
    <w:rPr>
      <w:b/>
    </w:rPr>
  </w:style>
  <w:style w:type="paragraph" w:customStyle="1" w:styleId="Proposal">
    <w:name w:val="Proposal"/>
    <w:basedOn w:val="a"/>
    <w:rsid w:val="00073567"/>
    <w:rPr>
      <w:b/>
    </w:rPr>
  </w:style>
  <w:style w:type="paragraph" w:customStyle="1" w:styleId="Figure">
    <w:name w:val="Figure"/>
    <w:basedOn w:val="a"/>
    <w:rsid w:val="00073567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rsid w:val="00073567"/>
  </w:style>
  <w:style w:type="paragraph" w:customStyle="1" w:styleId="Reference">
    <w:name w:val="Reference"/>
    <w:basedOn w:val="a"/>
    <w:rsid w:val="00073567"/>
    <w:pPr>
      <w:tabs>
        <w:tab w:val="left" w:pos="420"/>
      </w:tabs>
      <w:overflowPunct w:val="0"/>
      <w:autoSpaceDE w:val="0"/>
      <w:autoSpaceDN w:val="0"/>
      <w:adjustRightInd w:val="0"/>
      <w:ind w:left="420" w:right="-99" w:hanging="420"/>
      <w:textAlignment w:val="baseline"/>
    </w:pPr>
  </w:style>
  <w:style w:type="paragraph" w:styleId="a5">
    <w:name w:val="List Paragraph"/>
    <w:basedOn w:val="a"/>
    <w:link w:val="Char0"/>
    <w:uiPriority w:val="34"/>
    <w:qFormat/>
    <w:rsid w:val="00073567"/>
    <w:pPr>
      <w:spacing w:after="0"/>
      <w:ind w:firstLineChars="200" w:firstLine="420"/>
    </w:pPr>
    <w:rPr>
      <w:rFonts w:ascii="宋体" w:eastAsia="宋体" w:hAnsi="宋体"/>
      <w:sz w:val="24"/>
      <w:szCs w:val="24"/>
    </w:rPr>
  </w:style>
  <w:style w:type="paragraph" w:customStyle="1" w:styleId="CharCharCharCharCharChar">
    <w:name w:val="Char Char Char Char Char Char"/>
    <w:semiHidden/>
    <w:rsid w:val="00073567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"/>
    <w:link w:val="TALCharCharChar"/>
    <w:semiHidden/>
    <w:rsid w:val="0007356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extintend2">
    <w:name w:val="text intend 2"/>
    <w:basedOn w:val="a"/>
    <w:rsid w:val="00073567"/>
    <w:pPr>
      <w:tabs>
        <w:tab w:val="left" w:pos="1418"/>
      </w:tabs>
      <w:overflowPunct w:val="0"/>
      <w:autoSpaceDE w:val="0"/>
      <w:autoSpaceDN w:val="0"/>
      <w:adjustRightInd w:val="0"/>
      <w:spacing w:after="120"/>
      <w:ind w:left="1418" w:hanging="426"/>
      <w:jc w:val="both"/>
      <w:textAlignment w:val="baseline"/>
    </w:pPr>
    <w:rPr>
      <w:sz w:val="24"/>
      <w:lang w:val="en-US" w:eastAsia="ja-JP"/>
    </w:rPr>
  </w:style>
  <w:style w:type="paragraph" w:customStyle="1" w:styleId="ZD">
    <w:name w:val="ZD"/>
    <w:semiHidden/>
    <w:rsid w:val="0007356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NumberedList">
    <w:name w:val="Numbered List"/>
    <w:basedOn w:val="a"/>
    <w:rsid w:val="00073567"/>
    <w:pPr>
      <w:tabs>
        <w:tab w:val="left" w:pos="432"/>
      </w:tabs>
      <w:spacing w:after="0"/>
      <w:ind w:left="432" w:hanging="432"/>
      <w:jc w:val="both"/>
    </w:pPr>
    <w:rPr>
      <w:sz w:val="20"/>
    </w:rPr>
  </w:style>
  <w:style w:type="paragraph" w:customStyle="1" w:styleId="3GPPHeader">
    <w:name w:val="3GPP_Header"/>
    <w:basedOn w:val="a"/>
    <w:rsid w:val="0007356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CharChar1CharChar">
    <w:name w:val="Char Char1 Char Char"/>
    <w:next w:val="a"/>
    <w:semiHidden/>
    <w:rsid w:val="00073567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EQ">
    <w:name w:val="EQ"/>
    <w:basedOn w:val="a"/>
    <w:next w:val="a"/>
    <w:semiHidden/>
    <w:rsid w:val="00073567"/>
    <w:pPr>
      <w:keepLines/>
      <w:tabs>
        <w:tab w:val="center" w:pos="4536"/>
        <w:tab w:val="right" w:pos="9072"/>
      </w:tabs>
    </w:pPr>
    <w:rPr>
      <w:lang w:val="en-US" w:eastAsia="zh-CN"/>
    </w:rPr>
  </w:style>
  <w:style w:type="table" w:styleId="55">
    <w:name w:val="Table Grid 5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37">
    <w:name w:val="Table Colorful 3"/>
    <w:basedOn w:val="a1"/>
    <w:semiHidden/>
    <w:rsid w:val="00073567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single" w:sz="36" w:space="0" w:color="000000"/>
          <w:bottom w:val="nil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56">
    <w:name w:val="Table List 5"/>
    <w:basedOn w:val="a1"/>
    <w:semiHidden/>
    <w:rsid w:val="00073567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rsid w:val="00073567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rsid w:val="00073567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rsid w:val="00073567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b">
    <w:name w:val="Table Contemporary"/>
    <w:basedOn w:val="a1"/>
    <w:semiHidden/>
    <w:rsid w:val="00073567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">
    <w:name w:val="Table Columns 1"/>
    <w:basedOn w:val="a1"/>
    <w:semiHidden/>
    <w:rsid w:val="00073567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nil"/>
          <w:bottom w:val="doub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olumns 2"/>
    <w:basedOn w:val="a1"/>
    <w:semiHidden/>
    <w:rsid w:val="00073567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olumns 3"/>
    <w:basedOn w:val="a1"/>
    <w:semiHidden/>
    <w:rsid w:val="00073567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olumns 4"/>
    <w:basedOn w:val="a1"/>
    <w:semiHidden/>
    <w:rsid w:val="00073567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rsid w:val="00073567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">
    <w:name w:val="Table Grid 1"/>
    <w:basedOn w:val="a1"/>
    <w:semiHidden/>
    <w:rsid w:val="00073567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affc">
    <w:name w:val="Table Grid"/>
    <w:basedOn w:val="a1"/>
    <w:semiHidden/>
    <w:rsid w:val="00073567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Grid 2"/>
    <w:basedOn w:val="a1"/>
    <w:semiHidden/>
    <w:rsid w:val="00073567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d">
    <w:name w:val="Table Theme"/>
    <w:basedOn w:val="a1"/>
    <w:semiHidden/>
    <w:rsid w:val="000735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9">
    <w:name w:val="Table Grid 3"/>
    <w:basedOn w:val="a1"/>
    <w:semiHidden/>
    <w:rsid w:val="00073567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15">
    <w:name w:val="Table Colorful 1"/>
    <w:basedOn w:val="a1"/>
    <w:semiHidden/>
    <w:rsid w:val="00073567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Grid 4"/>
    <w:basedOn w:val="a1"/>
    <w:semiHidden/>
    <w:rsid w:val="00073567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Colorful 2"/>
    <w:basedOn w:val="a1"/>
    <w:semiHidden/>
    <w:rsid w:val="00073567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2">
    <w:name w:val="Table Grid 6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affe">
    <w:name w:val="Table Elegant"/>
    <w:basedOn w:val="a1"/>
    <w:semiHidden/>
    <w:rsid w:val="00073567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2">
    <w:name w:val="Table Grid 7"/>
    <w:basedOn w:val="a1"/>
    <w:semiHidden/>
    <w:rsid w:val="00073567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16">
    <w:name w:val="Table Classic 1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2">
    <w:name w:val="Table Grid 8"/>
    <w:basedOn w:val="a1"/>
    <w:semiHidden/>
    <w:rsid w:val="00073567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Classic 2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Web 1"/>
    <w:basedOn w:val="a1"/>
    <w:semiHidden/>
    <w:rsid w:val="00073567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Classic 3"/>
    <w:basedOn w:val="a1"/>
    <w:semiHidden/>
    <w:rsid w:val="00073567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Web 2"/>
    <w:basedOn w:val="a1"/>
    <w:semiHidden/>
    <w:rsid w:val="00073567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lassic 4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Web 3"/>
    <w:basedOn w:val="a1"/>
    <w:semiHidden/>
    <w:rsid w:val="00073567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8">
    <w:name w:val="Table Simple 1"/>
    <w:basedOn w:val="a1"/>
    <w:semiHidden/>
    <w:rsid w:val="00073567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f">
    <w:name w:val="Table Professional"/>
    <w:basedOn w:val="a1"/>
    <w:semiHidden/>
    <w:rsid w:val="00073567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2f">
    <w:name w:val="Table Simple 2"/>
    <w:basedOn w:val="a1"/>
    <w:semiHidden/>
    <w:rsid w:val="00073567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Simple 3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9">
    <w:name w:val="Table Subtle 1"/>
    <w:basedOn w:val="a1"/>
    <w:semiHidden/>
    <w:rsid w:val="00073567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0">
    <w:name w:val="Table Subtle 2"/>
    <w:basedOn w:val="a1"/>
    <w:semiHidden/>
    <w:rsid w:val="00073567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3D effects 1"/>
    <w:basedOn w:val="a1"/>
    <w:semiHidden/>
    <w:rsid w:val="00073567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3D effects 2"/>
    <w:basedOn w:val="a1"/>
    <w:semiHidden/>
    <w:rsid w:val="00073567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3D effects 3"/>
    <w:basedOn w:val="a1"/>
    <w:semiHidden/>
    <w:rsid w:val="00073567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b">
    <w:name w:val="Table List 1"/>
    <w:basedOn w:val="a1"/>
    <w:semiHidden/>
    <w:rsid w:val="00073567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2">
    <w:name w:val="Table List 2"/>
    <w:basedOn w:val="a1"/>
    <w:semiHidden/>
    <w:rsid w:val="00073567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List 3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8">
    <w:name w:val="Table List 4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paragraph" w:customStyle="1" w:styleId="Normal1">
    <w:name w:val="Normal1"/>
    <w:rsid w:val="0066050F"/>
    <w:pPr>
      <w:jc w:val="both"/>
    </w:pPr>
    <w:rPr>
      <w:rFonts w:eastAsia="宋体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2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01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189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5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311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90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72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366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10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60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144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4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TotalTime>459</TotalTime>
  <Pages>3</Pages>
  <Words>751</Words>
  <Characters>4287</Characters>
  <Application>Microsoft Office Word</Application>
  <DocSecurity>0</DocSecurity>
  <PresentationFormat/>
  <Lines>35</Lines>
  <Paragraphs>10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ZTE</Company>
  <LinksUpToDate>false</LinksUpToDate>
  <CharactersWithSpaces>5028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</cp:lastModifiedBy>
  <cp:revision>521</cp:revision>
  <cp:lastPrinted>2010-03-26T07:51:00Z</cp:lastPrinted>
  <dcterms:created xsi:type="dcterms:W3CDTF">2017-08-11T08:00:00Z</dcterms:created>
  <dcterms:modified xsi:type="dcterms:W3CDTF">2017-09-30T10:02:00Z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2052-10.8.0.5918</vt:lpwstr>
  </property>
</Properties>
</file>